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00E1A" w14:textId="4466911F" w:rsidR="00EB6D65" w:rsidRPr="002B1794" w:rsidRDefault="00EB6D65" w:rsidP="00EB6D65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</w:t>
      </w:r>
      <w:r w:rsidR="000A113C">
        <w:rPr>
          <w:lang w:val="en-US"/>
        </w:rPr>
        <w:t>8</w:t>
      </w:r>
      <w:r w:rsidR="006E01E9">
        <w:rPr>
          <w:lang w:val="en-US"/>
        </w:rPr>
        <w:t>bis</w:t>
      </w:r>
      <w:r w:rsidRPr="002B1794">
        <w:rPr>
          <w:lang w:val="en-US"/>
        </w:rPr>
        <w:tab/>
      </w:r>
      <w:r w:rsidR="007E7A78" w:rsidRPr="007E7A78">
        <w:rPr>
          <w:i/>
          <w:lang w:val="en-US"/>
        </w:rPr>
        <w:t>R1-</w:t>
      </w:r>
      <w:r w:rsidR="002B229C" w:rsidRPr="002B229C">
        <w:t xml:space="preserve"> </w:t>
      </w:r>
      <w:r w:rsidR="002B229C" w:rsidRPr="002B229C">
        <w:rPr>
          <w:i/>
          <w:lang w:val="en-US"/>
        </w:rPr>
        <w:t>1911655</w:t>
      </w:r>
      <w:bookmarkStart w:id="0" w:name="_GoBack"/>
      <w:bookmarkEnd w:id="0"/>
    </w:p>
    <w:p w14:paraId="0FC9D5BD" w14:textId="3E37D1AF" w:rsidR="00EB6D65" w:rsidRPr="002B1794" w:rsidRDefault="006E01E9" w:rsidP="00EB6D65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Chongqing, China, 14</w:t>
      </w:r>
      <w:r w:rsidRPr="006E01E9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6E01E9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  <w:r w:rsidR="00444F09">
        <w:rPr>
          <w:lang w:val="en-US"/>
        </w:rPr>
        <w:t xml:space="preserve">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0EE02232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r w:rsidR="008C04CF">
        <w:rPr>
          <w:lang w:val="en-US"/>
        </w:rPr>
        <w:t>Proposed conclusion for CSI-RS measurement in DRX</w:t>
      </w:r>
    </w:p>
    <w:p w14:paraId="00EFAC0D" w14:textId="54405549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</w:t>
      </w:r>
      <w:r w:rsidR="008C04CF">
        <w:rPr>
          <w:lang w:val="en-US"/>
        </w:rPr>
        <w:t>1.2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3EF9B5A" w:rsidR="00E90E49" w:rsidRDefault="008C04CF" w:rsidP="00CE0424">
      <w:pPr>
        <w:pStyle w:val="Heading1"/>
      </w:pPr>
      <w:r>
        <w:t>Proposal</w:t>
      </w:r>
    </w:p>
    <w:p w14:paraId="4A27C8D3" w14:textId="1A35C769" w:rsidR="008C04CF" w:rsidRPr="008C04CF" w:rsidRDefault="008C04CF" w:rsidP="008C04CF"/>
    <w:p w14:paraId="3D38B3E6" w14:textId="77777777" w:rsidR="008C04CF" w:rsidRDefault="008C04CF" w:rsidP="008C04CF">
      <w:pPr>
        <w:spacing w:after="0"/>
        <w:rPr>
          <w:rFonts w:ascii="Calibri" w:eastAsia="Calibri" w:hAnsi="Calibri" w:cs="Calibri"/>
          <w:b/>
          <w:bCs/>
          <w:lang w:val="en-US"/>
        </w:rPr>
      </w:pPr>
      <w:bookmarkStart w:id="1" w:name="_Hlk22143413"/>
      <w:bookmarkStart w:id="2" w:name="_Hlk22225490"/>
      <w:r>
        <w:rPr>
          <w:rFonts w:ascii="Calibri" w:eastAsia="Calibri" w:hAnsi="Calibri" w:cs="Calibri"/>
          <w:b/>
          <w:bCs/>
          <w:lang w:val="en-US"/>
        </w:rPr>
        <w:t>Proposed Conclusion:</w:t>
      </w:r>
    </w:p>
    <w:p w14:paraId="435A4267" w14:textId="77777777" w:rsidR="008C04CF" w:rsidRDefault="008C04CF" w:rsidP="008C04CF">
      <w:pPr>
        <w:pStyle w:val="ListParagraph"/>
        <w:numPr>
          <w:ilvl w:val="0"/>
          <w:numId w:val="46"/>
        </w:numPr>
        <w:spacing w:after="0"/>
        <w:rPr>
          <w:rFonts w:ascii="Calibri" w:eastAsia="Calibri" w:hAnsi="Calibri" w:cs="Calibri"/>
          <w:bCs/>
          <w:lang w:val="en-US"/>
        </w:rPr>
      </w:pPr>
      <w:r>
        <w:rPr>
          <w:rFonts w:ascii="Calibri" w:eastAsia="Calibri" w:hAnsi="Calibri" w:cs="Calibri"/>
          <w:bCs/>
          <w:lang w:val="en-US"/>
        </w:rPr>
        <w:t>The interpretation of the statement “</w:t>
      </w:r>
      <w:r w:rsidRPr="00DA7ED3">
        <w:rPr>
          <w:rFonts w:ascii="Calibri" w:eastAsia="Calibri" w:hAnsi="Calibri" w:cs="Calibri"/>
          <w:bCs/>
          <w:i/>
          <w:lang w:val="en-US"/>
        </w:rPr>
        <w:t>If the UE is configured with DRX, the most recent CSI measurement occasion occurs in DRX active time for</w:t>
      </w:r>
      <w:r>
        <w:rPr>
          <w:rFonts w:ascii="Calibri" w:eastAsia="Calibri" w:hAnsi="Calibri" w:cs="Calibri"/>
          <w:bCs/>
          <w:i/>
          <w:lang w:val="en-US"/>
        </w:rPr>
        <w:t xml:space="preserve"> </w:t>
      </w:r>
      <w:r w:rsidRPr="00DA7ED3">
        <w:rPr>
          <w:rFonts w:ascii="Calibri" w:eastAsia="Calibri" w:hAnsi="Calibri" w:cs="Calibri"/>
          <w:bCs/>
          <w:i/>
          <w:lang w:val="en-US"/>
        </w:rPr>
        <w:t>CSI to be reported</w:t>
      </w:r>
      <w:r>
        <w:rPr>
          <w:rFonts w:ascii="Calibri" w:eastAsia="Calibri" w:hAnsi="Calibri" w:cs="Calibri"/>
          <w:bCs/>
          <w:lang w:val="en-US"/>
        </w:rPr>
        <w:t>” according to RAN1 common understanding is as follows:</w:t>
      </w:r>
    </w:p>
    <w:p w14:paraId="78B24248" w14:textId="77777777" w:rsidR="008C04CF" w:rsidRDefault="008C04CF" w:rsidP="008C04CF">
      <w:pPr>
        <w:pStyle w:val="ListParagraph"/>
        <w:numPr>
          <w:ilvl w:val="1"/>
          <w:numId w:val="46"/>
        </w:numPr>
        <w:spacing w:after="0"/>
        <w:rPr>
          <w:rFonts w:ascii="Calibri" w:eastAsia="Calibri" w:hAnsi="Calibri" w:cs="Calibri"/>
          <w:bCs/>
          <w:lang w:val="en-US"/>
        </w:rPr>
      </w:pPr>
      <w:r>
        <w:rPr>
          <w:rFonts w:ascii="Calibri" w:eastAsia="Calibri" w:hAnsi="Calibri" w:cs="Calibri"/>
          <w:bCs/>
          <w:lang w:val="en-US"/>
        </w:rPr>
        <w:t xml:space="preserve">For </w:t>
      </w:r>
      <w:r>
        <w:rPr>
          <w:rFonts w:ascii="Calibri" w:eastAsia="Calibri" w:hAnsi="Calibri" w:cs="Calibri"/>
          <w:bCs/>
          <w:i/>
          <w:lang w:val="en-US"/>
        </w:rPr>
        <w:t>the</w:t>
      </w:r>
      <w:r>
        <w:rPr>
          <w:rFonts w:ascii="Calibri" w:eastAsia="Calibri" w:hAnsi="Calibri" w:cs="Calibri"/>
          <w:bCs/>
          <w:lang w:val="en-US"/>
        </w:rPr>
        <w:t xml:space="preserve"> CSI report to be reported, the most recent CSI measurement occasion the UE is expected to perform measurement on for the CSI report occurs in </w:t>
      </w:r>
      <w:r>
        <w:rPr>
          <w:rFonts w:ascii="Calibri" w:eastAsia="Calibri" w:hAnsi="Calibri" w:cs="Calibri"/>
          <w:bCs/>
          <w:i/>
          <w:lang w:val="en-US"/>
        </w:rPr>
        <w:t>a</w:t>
      </w:r>
      <w:r>
        <w:rPr>
          <w:rFonts w:ascii="Calibri" w:eastAsia="Calibri" w:hAnsi="Calibri" w:cs="Calibri"/>
          <w:bCs/>
          <w:lang w:val="en-US"/>
        </w:rPr>
        <w:t xml:space="preserve"> DRX Active Time</w:t>
      </w:r>
    </w:p>
    <w:p w14:paraId="69A5AE54" w14:textId="77777777" w:rsidR="008C04CF" w:rsidRDefault="008C04CF" w:rsidP="008C04CF">
      <w:pPr>
        <w:pStyle w:val="ListParagraph"/>
        <w:numPr>
          <w:ilvl w:val="2"/>
          <w:numId w:val="46"/>
        </w:numPr>
        <w:spacing w:after="0"/>
        <w:rPr>
          <w:rFonts w:ascii="Calibri" w:eastAsia="Calibri" w:hAnsi="Calibri" w:cs="Calibri"/>
          <w:bCs/>
          <w:lang w:val="en-US"/>
        </w:rPr>
      </w:pPr>
      <w:r>
        <w:rPr>
          <w:rFonts w:ascii="Calibri" w:eastAsia="Calibri" w:hAnsi="Calibri" w:cs="Calibri"/>
          <w:bCs/>
          <w:lang w:val="en-US"/>
        </w:rPr>
        <w:t>This DRX Active Time may be a previous DRX Active Time than the DRX Active Time whereon the CSI report is transmitted</w:t>
      </w:r>
    </w:p>
    <w:p w14:paraId="141DB532" w14:textId="77777777" w:rsidR="008C04CF" w:rsidRPr="00643274" w:rsidRDefault="008C04CF" w:rsidP="008C04CF">
      <w:pPr>
        <w:pStyle w:val="ListParagraph"/>
        <w:numPr>
          <w:ilvl w:val="2"/>
          <w:numId w:val="46"/>
        </w:numPr>
        <w:spacing w:after="0"/>
        <w:rPr>
          <w:rFonts w:ascii="Calibri" w:eastAsia="Calibri" w:hAnsi="Calibri" w:cs="Calibri"/>
          <w:bCs/>
          <w:lang w:val="en-US"/>
        </w:rPr>
      </w:pPr>
      <w:r>
        <w:rPr>
          <w:rFonts w:ascii="Calibri" w:eastAsia="Calibri" w:hAnsi="Calibri" w:cs="Calibri"/>
          <w:bCs/>
          <w:lang w:val="en-US"/>
        </w:rPr>
        <w:t xml:space="preserve">For the CSI report, the UE is not required to measure CSI-RS outside of DRX Active Time </w:t>
      </w:r>
    </w:p>
    <w:p w14:paraId="52BCE920" w14:textId="77777777" w:rsidR="008C04CF" w:rsidRDefault="008C04CF" w:rsidP="008C04CF">
      <w:pPr>
        <w:pStyle w:val="ListParagraph"/>
        <w:numPr>
          <w:ilvl w:val="1"/>
          <w:numId w:val="46"/>
        </w:numPr>
        <w:spacing w:after="0"/>
        <w:rPr>
          <w:rFonts w:ascii="Calibri" w:eastAsia="Calibri" w:hAnsi="Calibri" w:cs="Calibri"/>
          <w:bCs/>
          <w:lang w:val="en-US"/>
        </w:rPr>
      </w:pPr>
      <w:r>
        <w:rPr>
          <w:rFonts w:ascii="Calibri" w:eastAsia="Calibri" w:hAnsi="Calibri" w:cs="Calibri"/>
          <w:bCs/>
          <w:lang w:val="en-US"/>
        </w:rPr>
        <w:t>The statement is not a CSI dropping rule</w:t>
      </w:r>
    </w:p>
    <w:bookmarkEnd w:id="2"/>
    <w:p w14:paraId="34483FAD" w14:textId="77777777" w:rsidR="008C04CF" w:rsidRPr="00590658" w:rsidRDefault="008C04CF" w:rsidP="008C04CF">
      <w:pPr>
        <w:spacing w:after="0"/>
        <w:rPr>
          <w:rFonts w:ascii="Calibri" w:eastAsia="Calibri" w:hAnsi="Calibri" w:cs="Calibri"/>
          <w:lang w:val="en-US"/>
        </w:rPr>
      </w:pPr>
    </w:p>
    <w:p w14:paraId="52BF9B86" w14:textId="77777777" w:rsidR="008C04CF" w:rsidRDefault="008C04CF" w:rsidP="008C04CF">
      <w:pPr>
        <w:rPr>
          <w:lang w:val="en-US"/>
        </w:rPr>
      </w:pPr>
    </w:p>
    <w:p w14:paraId="1BBE4F0E" w14:textId="0F3C47D4" w:rsidR="008C04CF" w:rsidRDefault="008C04CF" w:rsidP="008C04CF">
      <w:pPr>
        <w:pStyle w:val="Heading1"/>
        <w:rPr>
          <w:lang w:val="en-US"/>
        </w:rPr>
      </w:pPr>
      <w:r>
        <w:rPr>
          <w:lang w:val="en-US"/>
        </w:rPr>
        <w:t>Example</w:t>
      </w:r>
    </w:p>
    <w:p w14:paraId="6EEB8AB9" w14:textId="77777777" w:rsidR="008C04CF" w:rsidRDefault="008C04CF" w:rsidP="008C04CF">
      <w:pPr>
        <w:rPr>
          <w:lang w:val="en-US"/>
        </w:rPr>
      </w:pPr>
      <w:bookmarkStart w:id="3" w:name="_Hlk22225544"/>
    </w:p>
    <w:p w14:paraId="7C40EB2C" w14:textId="77777777" w:rsidR="008C04CF" w:rsidRDefault="008C04CF" w:rsidP="008C04CF">
      <w:pPr>
        <w:keepNext/>
      </w:pPr>
      <w:r w:rsidRPr="00916306">
        <w:drawing>
          <wp:inline distT="0" distB="0" distL="0" distR="0" wp14:anchorId="76C35CD0" wp14:editId="3FCC808A">
            <wp:extent cx="5731510" cy="19443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5D5B7" w14:textId="38DDF837" w:rsidR="008C04CF" w:rsidRDefault="008C04CF" w:rsidP="008C04CF">
      <w:pPr>
        <w:pStyle w:val="Caption"/>
        <w:jc w:val="both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Illustration of CSI-RS measurement in DRX</w:t>
      </w:r>
    </w:p>
    <w:p w14:paraId="4B8CC77F" w14:textId="493BB976" w:rsidR="008C04CF" w:rsidRPr="008C04CF" w:rsidRDefault="008C04CF" w:rsidP="008C04CF">
      <w:pPr>
        <w:spacing w:after="160" w:line="259" w:lineRule="auto"/>
        <w:rPr>
          <w:lang w:val="en-US"/>
        </w:rPr>
      </w:pPr>
      <w:r>
        <w:rPr>
          <w:lang w:val="en-US"/>
        </w:rPr>
        <w:t>For the example illustrated in Figure 1, the following is correct UE behavior according to the proposed conclusion:</w:t>
      </w:r>
    </w:p>
    <w:p w14:paraId="72CE2747" w14:textId="493BB976" w:rsidR="008C04CF" w:rsidRDefault="008C04CF" w:rsidP="008C04CF">
      <w:pPr>
        <w:pStyle w:val="ListParagraph"/>
        <w:numPr>
          <w:ilvl w:val="0"/>
          <w:numId w:val="45"/>
        </w:numPr>
        <w:spacing w:after="160" w:line="259" w:lineRule="auto"/>
        <w:rPr>
          <w:lang w:val="en-US"/>
        </w:rPr>
      </w:pPr>
      <w:r>
        <w:rPr>
          <w:noProof/>
          <w:lang w:val="en-US"/>
        </w:rPr>
        <w:t>The CSI report is transmitted and is based on CSI-RS 2 measurement</w:t>
      </w:r>
    </w:p>
    <w:p w14:paraId="69C5CE52" w14:textId="77777777" w:rsidR="008C04CF" w:rsidRDefault="008C04CF" w:rsidP="008C04CF">
      <w:pPr>
        <w:pStyle w:val="ListParagraph"/>
        <w:numPr>
          <w:ilvl w:val="1"/>
          <w:numId w:val="45"/>
        </w:numPr>
        <w:spacing w:after="160" w:line="259" w:lineRule="auto"/>
        <w:rPr>
          <w:lang w:val="en-US"/>
        </w:rPr>
      </w:pPr>
      <w:r>
        <w:rPr>
          <w:noProof/>
          <w:lang w:val="en-US"/>
        </w:rPr>
        <w:t>The CSI report is not dropped</w:t>
      </w:r>
    </w:p>
    <w:p w14:paraId="6488FF9F" w14:textId="77777777" w:rsidR="008C04CF" w:rsidRDefault="008C04CF" w:rsidP="008C04CF">
      <w:pPr>
        <w:pStyle w:val="ListParagraph"/>
        <w:numPr>
          <w:ilvl w:val="0"/>
          <w:numId w:val="45"/>
        </w:numPr>
        <w:spacing w:after="160" w:line="259" w:lineRule="auto"/>
        <w:rPr>
          <w:lang w:val="en-US"/>
        </w:rPr>
      </w:pPr>
      <w:r>
        <w:rPr>
          <w:noProof/>
          <w:lang w:val="en-US"/>
        </w:rPr>
        <w:t>The UE is not required to perform measurment on CSI-RS 1 and CSI-RS 3</w:t>
      </w:r>
      <w:bookmarkEnd w:id="1"/>
      <w:bookmarkEnd w:id="3"/>
    </w:p>
    <w:p w14:paraId="395BC3ED" w14:textId="38DBFD04" w:rsidR="00705CCB" w:rsidRPr="008C04CF" w:rsidRDefault="00705CCB" w:rsidP="00705CCB">
      <w:pPr>
        <w:rPr>
          <w:lang w:val="en-US"/>
        </w:rPr>
      </w:pPr>
    </w:p>
    <w:p w14:paraId="6A866355" w14:textId="409DAEC3" w:rsidR="008C04CF" w:rsidRDefault="008C04CF" w:rsidP="00705CCB"/>
    <w:p w14:paraId="3328FF48" w14:textId="77777777" w:rsidR="008C04CF" w:rsidRPr="008C04CF" w:rsidRDefault="008C04CF" w:rsidP="008C04CF"/>
    <w:sectPr w:rsidR="008C04CF" w:rsidRPr="008C04CF" w:rsidSect="00C02A4C">
      <w:headerReference w:type="even" r:id="rId12"/>
      <w:footerReference w:type="defaul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CC7A1" w14:textId="77777777" w:rsidR="00BC1991" w:rsidRDefault="00BC1991">
      <w:r>
        <w:separator/>
      </w:r>
    </w:p>
  </w:endnote>
  <w:endnote w:type="continuationSeparator" w:id="0">
    <w:p w14:paraId="7D435403" w14:textId="77777777" w:rsidR="00BC1991" w:rsidRDefault="00BC1991">
      <w:r>
        <w:continuationSeparator/>
      </w:r>
    </w:p>
  </w:endnote>
  <w:endnote w:type="continuationNotice" w:id="1">
    <w:p w14:paraId="2A43DAAE" w14:textId="77777777" w:rsidR="00BC1991" w:rsidRDefault="00BC1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C212F0" w:rsidRDefault="00C212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43EFA" w14:textId="77777777" w:rsidR="00BC1991" w:rsidRDefault="00BC1991">
      <w:r>
        <w:separator/>
      </w:r>
    </w:p>
  </w:footnote>
  <w:footnote w:type="continuationSeparator" w:id="0">
    <w:p w14:paraId="5FBC040F" w14:textId="77777777" w:rsidR="00BC1991" w:rsidRDefault="00BC1991">
      <w:r>
        <w:continuationSeparator/>
      </w:r>
    </w:p>
  </w:footnote>
  <w:footnote w:type="continuationNotice" w:id="1">
    <w:p w14:paraId="260D7CD4" w14:textId="77777777" w:rsidR="00BC1991" w:rsidRDefault="00BC1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C212F0" w:rsidRDefault="00C212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635CA7"/>
    <w:multiLevelType w:val="hybridMultilevel"/>
    <w:tmpl w:val="AA3EC138"/>
    <w:lvl w:ilvl="0" w:tplc="21B468EC">
      <w:start w:val="1"/>
      <w:numFmt w:val="lowerLetter"/>
      <w:pStyle w:val="Listabcsinglelinewide"/>
      <w:lvlText w:val="%1"/>
      <w:lvlJc w:val="left"/>
      <w:pPr>
        <w:ind w:left="1664" w:hanging="360"/>
      </w:pPr>
      <w:rPr>
        <w:rFonts w:ascii="Ericsson Hilda" w:hAnsi="Ericsson Hild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5E98"/>
    <w:multiLevelType w:val="hybridMultilevel"/>
    <w:tmpl w:val="09C08BCA"/>
    <w:lvl w:ilvl="0" w:tplc="C762B59E">
      <w:start w:val="1"/>
      <w:numFmt w:val="decimal"/>
      <w:pStyle w:val="Listnumberdoublelinewide"/>
      <w:lvlText w:val="%1"/>
      <w:lvlJc w:val="left"/>
      <w:pPr>
        <w:ind w:left="1664" w:hanging="360"/>
      </w:pPr>
      <w:rPr>
        <w:rFonts w:ascii="Ericsson Hilda" w:hAnsi="Ericsson Hilda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3FA"/>
    <w:multiLevelType w:val="hybridMultilevel"/>
    <w:tmpl w:val="2FE822D2"/>
    <w:lvl w:ilvl="0" w:tplc="041D0001">
      <w:start w:val="1"/>
      <w:numFmt w:val="bullet"/>
      <w:lvlText w:val=""/>
      <w:lvlJc w:val="left"/>
      <w:pPr>
        <w:tabs>
          <w:tab w:val="num" w:pos="2438"/>
        </w:tabs>
        <w:ind w:left="2438" w:hanging="1304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7C8A5C4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AC968F4C">
      <w:start w:val="3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F017319"/>
    <w:multiLevelType w:val="hybridMultilevel"/>
    <w:tmpl w:val="D138EC96"/>
    <w:lvl w:ilvl="0" w:tplc="6CE646C8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66235"/>
    <w:multiLevelType w:val="hybridMultilevel"/>
    <w:tmpl w:val="B82295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D4B0F"/>
    <w:multiLevelType w:val="hybridMultilevel"/>
    <w:tmpl w:val="A9CA5B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A594AD2E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665B69"/>
    <w:multiLevelType w:val="hybridMultilevel"/>
    <w:tmpl w:val="8DA0B95C"/>
    <w:lvl w:ilvl="0" w:tplc="006A426C">
      <w:start w:val="1"/>
      <w:numFmt w:val="decimal"/>
      <w:pStyle w:val="Listnumbersinglelinewide"/>
      <w:lvlText w:val="%1"/>
      <w:lvlJc w:val="left"/>
      <w:pPr>
        <w:ind w:left="1664" w:hanging="360"/>
      </w:pPr>
      <w:rPr>
        <w:rFonts w:ascii="Ericsson Hilda" w:hAnsi="Ericsson Hilda" w:hint="default"/>
        <w:b w:val="0"/>
        <w:i w:val="0"/>
        <w:sz w:val="22"/>
      </w:rPr>
    </w:lvl>
    <w:lvl w:ilvl="1" w:tplc="6F0C77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52F8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8CCC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341A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5293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5447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5C2F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182B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3A7E03"/>
    <w:multiLevelType w:val="hybridMultilevel"/>
    <w:tmpl w:val="3F9C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675FD"/>
    <w:multiLevelType w:val="hybridMultilevel"/>
    <w:tmpl w:val="E2C43BEC"/>
    <w:lvl w:ilvl="0" w:tplc="F3861F30">
      <w:start w:val="1"/>
      <w:numFmt w:val="lowerLetter"/>
      <w:pStyle w:val="Listabcdoublelinewide"/>
      <w:lvlText w:val="%1"/>
      <w:lvlJc w:val="left"/>
      <w:pPr>
        <w:ind w:left="1664" w:hanging="360"/>
      </w:pPr>
      <w:rPr>
        <w:rFonts w:ascii="Ericsson Hilda" w:hAnsi="Ericsson Hild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8302A8"/>
    <w:multiLevelType w:val="hybridMultilevel"/>
    <w:tmpl w:val="B596D3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28" w15:restartNumberingAfterBreak="0">
    <w:nsid w:val="47BD6F69"/>
    <w:multiLevelType w:val="hybridMultilevel"/>
    <w:tmpl w:val="468CD83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27C6B"/>
    <w:multiLevelType w:val="hybridMultilevel"/>
    <w:tmpl w:val="CDAA6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B2B3B"/>
    <w:multiLevelType w:val="hybridMultilevel"/>
    <w:tmpl w:val="69D6D0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281D4C"/>
    <w:multiLevelType w:val="hybridMultilevel"/>
    <w:tmpl w:val="5960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18"/>
  </w:num>
  <w:num w:numId="4">
    <w:abstractNumId w:val="20"/>
  </w:num>
  <w:num w:numId="5">
    <w:abstractNumId w:val="13"/>
  </w:num>
  <w:num w:numId="6">
    <w:abstractNumId w:val="24"/>
  </w:num>
  <w:num w:numId="7">
    <w:abstractNumId w:val="33"/>
  </w:num>
  <w:num w:numId="8">
    <w:abstractNumId w:val="14"/>
  </w:num>
  <w:num w:numId="9">
    <w:abstractNumId w:val="31"/>
  </w:num>
  <w:num w:numId="10">
    <w:abstractNumId w:val="17"/>
  </w:num>
  <w:num w:numId="11">
    <w:abstractNumId w:val="35"/>
  </w:num>
  <w:num w:numId="12">
    <w:abstractNumId w:val="2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10"/>
  </w:num>
  <w:num w:numId="16">
    <w:abstractNumId w:val="37"/>
  </w:num>
  <w:num w:numId="17">
    <w:abstractNumId w:val="19"/>
  </w:num>
  <w:num w:numId="18">
    <w:abstractNumId w:val="15"/>
  </w:num>
  <w:num w:numId="19">
    <w:abstractNumId w:val="21"/>
  </w:num>
  <w:num w:numId="20">
    <w:abstractNumId w:val="2"/>
  </w:num>
  <w:num w:numId="21">
    <w:abstractNumId w:val="27"/>
  </w:num>
  <w:num w:numId="22">
    <w:abstractNumId w:val="8"/>
  </w:num>
  <w:num w:numId="23">
    <w:abstractNumId w:val="4"/>
  </w:num>
  <w:num w:numId="24">
    <w:abstractNumId w:val="25"/>
  </w:num>
  <w:num w:numId="25">
    <w:abstractNumId w:val="41"/>
  </w:num>
  <w:num w:numId="26">
    <w:abstractNumId w:val="7"/>
  </w:num>
  <w:num w:numId="27">
    <w:abstractNumId w:val="12"/>
  </w:num>
  <w:num w:numId="28">
    <w:abstractNumId w:val="36"/>
  </w:num>
  <w:num w:numId="29">
    <w:abstractNumId w:val="28"/>
  </w:num>
  <w:num w:numId="30">
    <w:abstractNumId w:val="22"/>
  </w:num>
  <w:num w:numId="31">
    <w:abstractNumId w:val="42"/>
  </w:num>
  <w:num w:numId="32">
    <w:abstractNumId w:val="38"/>
  </w:num>
  <w:num w:numId="33">
    <w:abstractNumId w:val="5"/>
  </w:num>
  <w:num w:numId="34">
    <w:abstractNumId w:val="32"/>
  </w:num>
  <w:num w:numId="35">
    <w:abstractNumId w:val="40"/>
  </w:num>
  <w:num w:numId="36">
    <w:abstractNumId w:val="6"/>
  </w:num>
  <w:num w:numId="37">
    <w:abstractNumId w:val="43"/>
  </w:num>
  <w:num w:numId="38">
    <w:abstractNumId w:val="16"/>
  </w:num>
  <w:num w:numId="39">
    <w:abstractNumId w:val="45"/>
  </w:num>
  <w:num w:numId="40">
    <w:abstractNumId w:val="39"/>
  </w:num>
  <w:num w:numId="41">
    <w:abstractNumId w:val="44"/>
  </w:num>
  <w:num w:numId="42">
    <w:abstractNumId w:val="9"/>
  </w:num>
  <w:num w:numId="43">
    <w:abstractNumId w:val="34"/>
  </w:num>
  <w:num w:numId="44">
    <w:abstractNumId w:val="23"/>
  </w:num>
  <w:num w:numId="45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6A"/>
    <w:rsid w:val="00000F7A"/>
    <w:rsid w:val="00002446"/>
    <w:rsid w:val="000025E0"/>
    <w:rsid w:val="00002923"/>
    <w:rsid w:val="00002953"/>
    <w:rsid w:val="000029DA"/>
    <w:rsid w:val="00002A37"/>
    <w:rsid w:val="00002AEA"/>
    <w:rsid w:val="0000307F"/>
    <w:rsid w:val="000039B2"/>
    <w:rsid w:val="00003C8C"/>
    <w:rsid w:val="00003F5E"/>
    <w:rsid w:val="000048B8"/>
    <w:rsid w:val="0000504F"/>
    <w:rsid w:val="000058C1"/>
    <w:rsid w:val="00005B01"/>
    <w:rsid w:val="00005B58"/>
    <w:rsid w:val="00005FA9"/>
    <w:rsid w:val="00006446"/>
    <w:rsid w:val="00006512"/>
    <w:rsid w:val="00006559"/>
    <w:rsid w:val="00006896"/>
    <w:rsid w:val="0000736E"/>
    <w:rsid w:val="00007CDC"/>
    <w:rsid w:val="00007FD6"/>
    <w:rsid w:val="0001047E"/>
    <w:rsid w:val="0001113D"/>
    <w:rsid w:val="00011B28"/>
    <w:rsid w:val="000124DF"/>
    <w:rsid w:val="00012B1E"/>
    <w:rsid w:val="000131DB"/>
    <w:rsid w:val="00013744"/>
    <w:rsid w:val="000138AC"/>
    <w:rsid w:val="000155C8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3224"/>
    <w:rsid w:val="00023C05"/>
    <w:rsid w:val="000245AB"/>
    <w:rsid w:val="00024CE0"/>
    <w:rsid w:val="0002564D"/>
    <w:rsid w:val="00025ECA"/>
    <w:rsid w:val="0002694F"/>
    <w:rsid w:val="00027643"/>
    <w:rsid w:val="00027AA3"/>
    <w:rsid w:val="00030AC3"/>
    <w:rsid w:val="00030B30"/>
    <w:rsid w:val="00031D23"/>
    <w:rsid w:val="000325B8"/>
    <w:rsid w:val="00032747"/>
    <w:rsid w:val="00034521"/>
    <w:rsid w:val="00034C15"/>
    <w:rsid w:val="000357DC"/>
    <w:rsid w:val="00035802"/>
    <w:rsid w:val="00036BA1"/>
    <w:rsid w:val="00037336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2FEE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695D"/>
    <w:rsid w:val="0004749D"/>
    <w:rsid w:val="0005092A"/>
    <w:rsid w:val="00051235"/>
    <w:rsid w:val="000524C3"/>
    <w:rsid w:val="00052629"/>
    <w:rsid w:val="00052A07"/>
    <w:rsid w:val="00053304"/>
    <w:rsid w:val="000534E3"/>
    <w:rsid w:val="000546DE"/>
    <w:rsid w:val="00054A0B"/>
    <w:rsid w:val="000551A3"/>
    <w:rsid w:val="0005606A"/>
    <w:rsid w:val="0005607A"/>
    <w:rsid w:val="0005682F"/>
    <w:rsid w:val="00057117"/>
    <w:rsid w:val="0005715F"/>
    <w:rsid w:val="000572B5"/>
    <w:rsid w:val="0005730D"/>
    <w:rsid w:val="000600CB"/>
    <w:rsid w:val="00060465"/>
    <w:rsid w:val="000607CB"/>
    <w:rsid w:val="00060DB1"/>
    <w:rsid w:val="0006128C"/>
    <w:rsid w:val="000616E7"/>
    <w:rsid w:val="00061E12"/>
    <w:rsid w:val="00062025"/>
    <w:rsid w:val="000639DA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4D1"/>
    <w:rsid w:val="00081AE6"/>
    <w:rsid w:val="00081EEA"/>
    <w:rsid w:val="00081FE3"/>
    <w:rsid w:val="0008224D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C21"/>
    <w:rsid w:val="00090F34"/>
    <w:rsid w:val="00091557"/>
    <w:rsid w:val="00091696"/>
    <w:rsid w:val="00091950"/>
    <w:rsid w:val="000924C1"/>
    <w:rsid w:val="000924F0"/>
    <w:rsid w:val="000929EC"/>
    <w:rsid w:val="00093316"/>
    <w:rsid w:val="00093474"/>
    <w:rsid w:val="00093C48"/>
    <w:rsid w:val="00094174"/>
    <w:rsid w:val="00094388"/>
    <w:rsid w:val="0009510F"/>
    <w:rsid w:val="000A0001"/>
    <w:rsid w:val="000A029A"/>
    <w:rsid w:val="000A05C1"/>
    <w:rsid w:val="000A113C"/>
    <w:rsid w:val="000A119D"/>
    <w:rsid w:val="000A15BA"/>
    <w:rsid w:val="000A1B7B"/>
    <w:rsid w:val="000A2B85"/>
    <w:rsid w:val="000A2B8C"/>
    <w:rsid w:val="000A35FB"/>
    <w:rsid w:val="000A4BC2"/>
    <w:rsid w:val="000A4FF6"/>
    <w:rsid w:val="000A56F2"/>
    <w:rsid w:val="000A604F"/>
    <w:rsid w:val="000A65B0"/>
    <w:rsid w:val="000A6F80"/>
    <w:rsid w:val="000A7BC3"/>
    <w:rsid w:val="000B0C8B"/>
    <w:rsid w:val="000B1071"/>
    <w:rsid w:val="000B1D0E"/>
    <w:rsid w:val="000B2139"/>
    <w:rsid w:val="000B2548"/>
    <w:rsid w:val="000B2719"/>
    <w:rsid w:val="000B2CFF"/>
    <w:rsid w:val="000B34A6"/>
    <w:rsid w:val="000B39A9"/>
    <w:rsid w:val="000B3A74"/>
    <w:rsid w:val="000B3A8F"/>
    <w:rsid w:val="000B418A"/>
    <w:rsid w:val="000B4AB9"/>
    <w:rsid w:val="000B4B2D"/>
    <w:rsid w:val="000B5329"/>
    <w:rsid w:val="000B58C3"/>
    <w:rsid w:val="000B61E9"/>
    <w:rsid w:val="000B69FF"/>
    <w:rsid w:val="000B6B6A"/>
    <w:rsid w:val="000B6D5F"/>
    <w:rsid w:val="000B7B60"/>
    <w:rsid w:val="000C0C0B"/>
    <w:rsid w:val="000C0C1B"/>
    <w:rsid w:val="000C0CAB"/>
    <w:rsid w:val="000C165A"/>
    <w:rsid w:val="000C1AEB"/>
    <w:rsid w:val="000C25AD"/>
    <w:rsid w:val="000C2CC5"/>
    <w:rsid w:val="000C2E19"/>
    <w:rsid w:val="000C344E"/>
    <w:rsid w:val="000C3BAC"/>
    <w:rsid w:val="000C41F2"/>
    <w:rsid w:val="000C4377"/>
    <w:rsid w:val="000C4C24"/>
    <w:rsid w:val="000C4E23"/>
    <w:rsid w:val="000C7518"/>
    <w:rsid w:val="000C77C0"/>
    <w:rsid w:val="000C7F9C"/>
    <w:rsid w:val="000D026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5C61"/>
    <w:rsid w:val="000D60E3"/>
    <w:rsid w:val="000D6B2E"/>
    <w:rsid w:val="000D72B2"/>
    <w:rsid w:val="000D7A6D"/>
    <w:rsid w:val="000E0009"/>
    <w:rsid w:val="000E0527"/>
    <w:rsid w:val="000E1E92"/>
    <w:rsid w:val="000E5327"/>
    <w:rsid w:val="000E63C4"/>
    <w:rsid w:val="000E6441"/>
    <w:rsid w:val="000E6789"/>
    <w:rsid w:val="000E6D79"/>
    <w:rsid w:val="000E77B8"/>
    <w:rsid w:val="000E7967"/>
    <w:rsid w:val="000F06D6"/>
    <w:rsid w:val="000F0AB7"/>
    <w:rsid w:val="000F0EB1"/>
    <w:rsid w:val="000F1106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2A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5686"/>
    <w:rsid w:val="00105C29"/>
    <w:rsid w:val="001062FB"/>
    <w:rsid w:val="001063E6"/>
    <w:rsid w:val="001064BC"/>
    <w:rsid w:val="001070C4"/>
    <w:rsid w:val="0010715B"/>
    <w:rsid w:val="00107A86"/>
    <w:rsid w:val="00107EE4"/>
    <w:rsid w:val="00107EE9"/>
    <w:rsid w:val="00110458"/>
    <w:rsid w:val="001118A8"/>
    <w:rsid w:val="00112C4A"/>
    <w:rsid w:val="00112C8C"/>
    <w:rsid w:val="001133A2"/>
    <w:rsid w:val="00113473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033"/>
    <w:rsid w:val="0012320A"/>
    <w:rsid w:val="0012377F"/>
    <w:rsid w:val="00124314"/>
    <w:rsid w:val="00124721"/>
    <w:rsid w:val="00124995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4DB4"/>
    <w:rsid w:val="00135252"/>
    <w:rsid w:val="0013556D"/>
    <w:rsid w:val="00135749"/>
    <w:rsid w:val="00135A79"/>
    <w:rsid w:val="001377A5"/>
    <w:rsid w:val="00137841"/>
    <w:rsid w:val="00137AB5"/>
    <w:rsid w:val="00137BBC"/>
    <w:rsid w:val="00137F0B"/>
    <w:rsid w:val="00140153"/>
    <w:rsid w:val="00140491"/>
    <w:rsid w:val="00141767"/>
    <w:rsid w:val="00141A3A"/>
    <w:rsid w:val="00141C0D"/>
    <w:rsid w:val="001425D4"/>
    <w:rsid w:val="0014276F"/>
    <w:rsid w:val="00142E84"/>
    <w:rsid w:val="00143016"/>
    <w:rsid w:val="00144F4C"/>
    <w:rsid w:val="00145654"/>
    <w:rsid w:val="00146A8C"/>
    <w:rsid w:val="00146A8F"/>
    <w:rsid w:val="00147443"/>
    <w:rsid w:val="00151734"/>
    <w:rsid w:val="00151E23"/>
    <w:rsid w:val="00152422"/>
    <w:rsid w:val="001526E0"/>
    <w:rsid w:val="0015297A"/>
    <w:rsid w:val="0015373E"/>
    <w:rsid w:val="00154707"/>
    <w:rsid w:val="001551B5"/>
    <w:rsid w:val="001557F8"/>
    <w:rsid w:val="001560EC"/>
    <w:rsid w:val="001561AC"/>
    <w:rsid w:val="001567CB"/>
    <w:rsid w:val="00157E4B"/>
    <w:rsid w:val="00160D5D"/>
    <w:rsid w:val="00160DC3"/>
    <w:rsid w:val="00161351"/>
    <w:rsid w:val="001617D0"/>
    <w:rsid w:val="00162044"/>
    <w:rsid w:val="00162339"/>
    <w:rsid w:val="001625FC"/>
    <w:rsid w:val="0016289D"/>
    <w:rsid w:val="00162F87"/>
    <w:rsid w:val="001636EC"/>
    <w:rsid w:val="00163F86"/>
    <w:rsid w:val="001646D7"/>
    <w:rsid w:val="00164808"/>
    <w:rsid w:val="001659C1"/>
    <w:rsid w:val="001666E3"/>
    <w:rsid w:val="00167B9B"/>
    <w:rsid w:val="0017041B"/>
    <w:rsid w:val="00170891"/>
    <w:rsid w:val="00170FC4"/>
    <w:rsid w:val="001713EB"/>
    <w:rsid w:val="001723FD"/>
    <w:rsid w:val="0017253E"/>
    <w:rsid w:val="001731F8"/>
    <w:rsid w:val="00173A8E"/>
    <w:rsid w:val="00173C25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1DC4"/>
    <w:rsid w:val="00182D21"/>
    <w:rsid w:val="001833E8"/>
    <w:rsid w:val="001837B6"/>
    <w:rsid w:val="00184B0A"/>
    <w:rsid w:val="00185550"/>
    <w:rsid w:val="00185587"/>
    <w:rsid w:val="00185659"/>
    <w:rsid w:val="00185C2D"/>
    <w:rsid w:val="001860BF"/>
    <w:rsid w:val="00186516"/>
    <w:rsid w:val="00186702"/>
    <w:rsid w:val="00187AD3"/>
    <w:rsid w:val="001909E5"/>
    <w:rsid w:val="00190AC1"/>
    <w:rsid w:val="00190CE5"/>
    <w:rsid w:val="001911DD"/>
    <w:rsid w:val="00191783"/>
    <w:rsid w:val="0019186B"/>
    <w:rsid w:val="00192669"/>
    <w:rsid w:val="0019272F"/>
    <w:rsid w:val="001931D3"/>
    <w:rsid w:val="0019341A"/>
    <w:rsid w:val="001934FF"/>
    <w:rsid w:val="0019375F"/>
    <w:rsid w:val="001943F3"/>
    <w:rsid w:val="0019508A"/>
    <w:rsid w:val="00195A79"/>
    <w:rsid w:val="00196742"/>
    <w:rsid w:val="00196C4D"/>
    <w:rsid w:val="001975BF"/>
    <w:rsid w:val="00197DC2"/>
    <w:rsid w:val="00197DF9"/>
    <w:rsid w:val="00197F9E"/>
    <w:rsid w:val="001A06C4"/>
    <w:rsid w:val="001A0FCE"/>
    <w:rsid w:val="001A1987"/>
    <w:rsid w:val="001A2564"/>
    <w:rsid w:val="001A2CBE"/>
    <w:rsid w:val="001A3E5D"/>
    <w:rsid w:val="001A4267"/>
    <w:rsid w:val="001A43E7"/>
    <w:rsid w:val="001A5DB2"/>
    <w:rsid w:val="001A5E55"/>
    <w:rsid w:val="001A6173"/>
    <w:rsid w:val="001A6CBA"/>
    <w:rsid w:val="001B0120"/>
    <w:rsid w:val="001B03F3"/>
    <w:rsid w:val="001B05A2"/>
    <w:rsid w:val="001B0BC4"/>
    <w:rsid w:val="001B0CC7"/>
    <w:rsid w:val="001B0D97"/>
    <w:rsid w:val="001B0FC8"/>
    <w:rsid w:val="001B1A26"/>
    <w:rsid w:val="001B24FD"/>
    <w:rsid w:val="001B2802"/>
    <w:rsid w:val="001B2A38"/>
    <w:rsid w:val="001B31E8"/>
    <w:rsid w:val="001B3648"/>
    <w:rsid w:val="001B4C09"/>
    <w:rsid w:val="001B5A5D"/>
    <w:rsid w:val="001B5AE8"/>
    <w:rsid w:val="001B604C"/>
    <w:rsid w:val="001B6420"/>
    <w:rsid w:val="001B67CB"/>
    <w:rsid w:val="001B6AA6"/>
    <w:rsid w:val="001B6C05"/>
    <w:rsid w:val="001B6EA1"/>
    <w:rsid w:val="001B7403"/>
    <w:rsid w:val="001B7977"/>
    <w:rsid w:val="001B7DFA"/>
    <w:rsid w:val="001C1CE5"/>
    <w:rsid w:val="001C2B6F"/>
    <w:rsid w:val="001C2E77"/>
    <w:rsid w:val="001C3D2A"/>
    <w:rsid w:val="001C3FC0"/>
    <w:rsid w:val="001C4352"/>
    <w:rsid w:val="001C461A"/>
    <w:rsid w:val="001C47BD"/>
    <w:rsid w:val="001C5B7A"/>
    <w:rsid w:val="001C6310"/>
    <w:rsid w:val="001C6830"/>
    <w:rsid w:val="001C68DB"/>
    <w:rsid w:val="001C693C"/>
    <w:rsid w:val="001C6D57"/>
    <w:rsid w:val="001C78B7"/>
    <w:rsid w:val="001C7FCB"/>
    <w:rsid w:val="001D0996"/>
    <w:rsid w:val="001D0AD0"/>
    <w:rsid w:val="001D0C9C"/>
    <w:rsid w:val="001D197B"/>
    <w:rsid w:val="001D1AE3"/>
    <w:rsid w:val="001D213D"/>
    <w:rsid w:val="001D2404"/>
    <w:rsid w:val="001D2576"/>
    <w:rsid w:val="001D2F2E"/>
    <w:rsid w:val="001D315B"/>
    <w:rsid w:val="001D3EA9"/>
    <w:rsid w:val="001D410E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607"/>
    <w:rsid w:val="001D6D53"/>
    <w:rsid w:val="001D75F6"/>
    <w:rsid w:val="001D7C7F"/>
    <w:rsid w:val="001E0188"/>
    <w:rsid w:val="001E0DEF"/>
    <w:rsid w:val="001E1A42"/>
    <w:rsid w:val="001E2560"/>
    <w:rsid w:val="001E3509"/>
    <w:rsid w:val="001E3B2B"/>
    <w:rsid w:val="001E3BCD"/>
    <w:rsid w:val="001E498A"/>
    <w:rsid w:val="001E5176"/>
    <w:rsid w:val="001E58E2"/>
    <w:rsid w:val="001E633E"/>
    <w:rsid w:val="001E7731"/>
    <w:rsid w:val="001E7AED"/>
    <w:rsid w:val="001F06E2"/>
    <w:rsid w:val="001F1583"/>
    <w:rsid w:val="001F1645"/>
    <w:rsid w:val="001F1E88"/>
    <w:rsid w:val="001F2DB2"/>
    <w:rsid w:val="001F31DB"/>
    <w:rsid w:val="001F36BE"/>
    <w:rsid w:val="001F36EB"/>
    <w:rsid w:val="001F38AC"/>
    <w:rsid w:val="001F3916"/>
    <w:rsid w:val="001F3985"/>
    <w:rsid w:val="001F3AA1"/>
    <w:rsid w:val="001F3C3C"/>
    <w:rsid w:val="001F466C"/>
    <w:rsid w:val="001F4E61"/>
    <w:rsid w:val="001F54C5"/>
    <w:rsid w:val="001F59DA"/>
    <w:rsid w:val="001F5D72"/>
    <w:rsid w:val="001F662C"/>
    <w:rsid w:val="001F67CF"/>
    <w:rsid w:val="001F6F84"/>
    <w:rsid w:val="001F7074"/>
    <w:rsid w:val="00200019"/>
    <w:rsid w:val="00200490"/>
    <w:rsid w:val="0020103F"/>
    <w:rsid w:val="0020131E"/>
    <w:rsid w:val="00201C98"/>
    <w:rsid w:val="00201F3A"/>
    <w:rsid w:val="00202B4F"/>
    <w:rsid w:val="00203662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62A"/>
    <w:rsid w:val="00207729"/>
    <w:rsid w:val="0020797E"/>
    <w:rsid w:val="00207EDB"/>
    <w:rsid w:val="00207FA3"/>
    <w:rsid w:val="00210B90"/>
    <w:rsid w:val="00211031"/>
    <w:rsid w:val="002116C8"/>
    <w:rsid w:val="002119D2"/>
    <w:rsid w:val="00212E3B"/>
    <w:rsid w:val="002147E5"/>
    <w:rsid w:val="00214A4B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4638"/>
    <w:rsid w:val="00224F85"/>
    <w:rsid w:val="002252C3"/>
    <w:rsid w:val="00225C54"/>
    <w:rsid w:val="00226B2B"/>
    <w:rsid w:val="00227152"/>
    <w:rsid w:val="00230765"/>
    <w:rsid w:val="0023134E"/>
    <w:rsid w:val="002319E4"/>
    <w:rsid w:val="00233A9F"/>
    <w:rsid w:val="00233DDF"/>
    <w:rsid w:val="00233E95"/>
    <w:rsid w:val="002347CE"/>
    <w:rsid w:val="00234BCF"/>
    <w:rsid w:val="00234CA0"/>
    <w:rsid w:val="00235128"/>
    <w:rsid w:val="0023527D"/>
    <w:rsid w:val="00235632"/>
    <w:rsid w:val="00235837"/>
    <w:rsid w:val="00235872"/>
    <w:rsid w:val="00235E25"/>
    <w:rsid w:val="00236BB8"/>
    <w:rsid w:val="00237263"/>
    <w:rsid w:val="0023728E"/>
    <w:rsid w:val="00237294"/>
    <w:rsid w:val="00237FF2"/>
    <w:rsid w:val="00240040"/>
    <w:rsid w:val="00240462"/>
    <w:rsid w:val="00240AB6"/>
    <w:rsid w:val="00241124"/>
    <w:rsid w:val="00241559"/>
    <w:rsid w:val="0024187F"/>
    <w:rsid w:val="0024327B"/>
    <w:rsid w:val="002435B3"/>
    <w:rsid w:val="002451ED"/>
    <w:rsid w:val="002454AC"/>
    <w:rsid w:val="002458EB"/>
    <w:rsid w:val="00245C42"/>
    <w:rsid w:val="002462D4"/>
    <w:rsid w:val="002465C9"/>
    <w:rsid w:val="00246F78"/>
    <w:rsid w:val="002477ED"/>
    <w:rsid w:val="00247B69"/>
    <w:rsid w:val="00247BE8"/>
    <w:rsid w:val="00247E38"/>
    <w:rsid w:val="002500C8"/>
    <w:rsid w:val="00251916"/>
    <w:rsid w:val="002519D6"/>
    <w:rsid w:val="00251DD8"/>
    <w:rsid w:val="0025230F"/>
    <w:rsid w:val="0025232C"/>
    <w:rsid w:val="002542B5"/>
    <w:rsid w:val="00255C48"/>
    <w:rsid w:val="0025683D"/>
    <w:rsid w:val="0025693D"/>
    <w:rsid w:val="00256A27"/>
    <w:rsid w:val="002570E3"/>
    <w:rsid w:val="002573C2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2FCF"/>
    <w:rsid w:val="00263E70"/>
    <w:rsid w:val="00264228"/>
    <w:rsid w:val="00264288"/>
    <w:rsid w:val="00264334"/>
    <w:rsid w:val="002644DE"/>
    <w:rsid w:val="0026473E"/>
    <w:rsid w:val="002648F6"/>
    <w:rsid w:val="002650C6"/>
    <w:rsid w:val="0026523C"/>
    <w:rsid w:val="0026542E"/>
    <w:rsid w:val="00265BA8"/>
    <w:rsid w:val="00266214"/>
    <w:rsid w:val="0026626B"/>
    <w:rsid w:val="00266850"/>
    <w:rsid w:val="00267824"/>
    <w:rsid w:val="00267C83"/>
    <w:rsid w:val="00270A62"/>
    <w:rsid w:val="0027144F"/>
    <w:rsid w:val="00271803"/>
    <w:rsid w:val="00271813"/>
    <w:rsid w:val="00271A08"/>
    <w:rsid w:val="00271F3A"/>
    <w:rsid w:val="00272163"/>
    <w:rsid w:val="0027288B"/>
    <w:rsid w:val="00272BED"/>
    <w:rsid w:val="00272F61"/>
    <w:rsid w:val="00273278"/>
    <w:rsid w:val="002737CE"/>
    <w:rsid w:val="002737F4"/>
    <w:rsid w:val="00273E45"/>
    <w:rsid w:val="00273F38"/>
    <w:rsid w:val="00274025"/>
    <w:rsid w:val="00274276"/>
    <w:rsid w:val="00274EE6"/>
    <w:rsid w:val="00275261"/>
    <w:rsid w:val="00275440"/>
    <w:rsid w:val="002758B6"/>
    <w:rsid w:val="00275A8F"/>
    <w:rsid w:val="00276A4C"/>
    <w:rsid w:val="00276FD0"/>
    <w:rsid w:val="00277B43"/>
    <w:rsid w:val="00277CB7"/>
    <w:rsid w:val="002805F5"/>
    <w:rsid w:val="00280751"/>
    <w:rsid w:val="00280A61"/>
    <w:rsid w:val="00280F79"/>
    <w:rsid w:val="002813A0"/>
    <w:rsid w:val="00282270"/>
    <w:rsid w:val="0028280A"/>
    <w:rsid w:val="002828CD"/>
    <w:rsid w:val="00282D77"/>
    <w:rsid w:val="00283179"/>
    <w:rsid w:val="00283ADC"/>
    <w:rsid w:val="00283C43"/>
    <w:rsid w:val="00283F13"/>
    <w:rsid w:val="00285E1E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027"/>
    <w:rsid w:val="00291640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4452"/>
    <w:rsid w:val="00294A66"/>
    <w:rsid w:val="00296227"/>
    <w:rsid w:val="00296F44"/>
    <w:rsid w:val="0029777D"/>
    <w:rsid w:val="002A055E"/>
    <w:rsid w:val="002A1A98"/>
    <w:rsid w:val="002A1D4E"/>
    <w:rsid w:val="002A2869"/>
    <w:rsid w:val="002A3080"/>
    <w:rsid w:val="002A348E"/>
    <w:rsid w:val="002A42F1"/>
    <w:rsid w:val="002A4867"/>
    <w:rsid w:val="002A4F9F"/>
    <w:rsid w:val="002A63F0"/>
    <w:rsid w:val="002A6564"/>
    <w:rsid w:val="002A6ABA"/>
    <w:rsid w:val="002A7882"/>
    <w:rsid w:val="002B0168"/>
    <w:rsid w:val="002B0850"/>
    <w:rsid w:val="002B105C"/>
    <w:rsid w:val="002B1587"/>
    <w:rsid w:val="002B1834"/>
    <w:rsid w:val="002B1994"/>
    <w:rsid w:val="002B1A1F"/>
    <w:rsid w:val="002B1EFF"/>
    <w:rsid w:val="002B21A6"/>
    <w:rsid w:val="002B229C"/>
    <w:rsid w:val="002B24D6"/>
    <w:rsid w:val="002B26F8"/>
    <w:rsid w:val="002B283B"/>
    <w:rsid w:val="002B4954"/>
    <w:rsid w:val="002B5A3D"/>
    <w:rsid w:val="002B6176"/>
    <w:rsid w:val="002B7EBD"/>
    <w:rsid w:val="002C0280"/>
    <w:rsid w:val="002C041D"/>
    <w:rsid w:val="002C0B86"/>
    <w:rsid w:val="002C100A"/>
    <w:rsid w:val="002C1610"/>
    <w:rsid w:val="002C29CB"/>
    <w:rsid w:val="002C2DC4"/>
    <w:rsid w:val="002C41E6"/>
    <w:rsid w:val="002C4A24"/>
    <w:rsid w:val="002C4CEA"/>
    <w:rsid w:val="002C4D7A"/>
    <w:rsid w:val="002C553C"/>
    <w:rsid w:val="002C6300"/>
    <w:rsid w:val="002C7553"/>
    <w:rsid w:val="002C7649"/>
    <w:rsid w:val="002C7B53"/>
    <w:rsid w:val="002D071A"/>
    <w:rsid w:val="002D0BCF"/>
    <w:rsid w:val="002D0FF4"/>
    <w:rsid w:val="002D133C"/>
    <w:rsid w:val="002D27D0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0B44"/>
    <w:rsid w:val="002E17F2"/>
    <w:rsid w:val="002E19F4"/>
    <w:rsid w:val="002E24AE"/>
    <w:rsid w:val="002E4B33"/>
    <w:rsid w:val="002E4DA3"/>
    <w:rsid w:val="002E51E4"/>
    <w:rsid w:val="002E5835"/>
    <w:rsid w:val="002E5864"/>
    <w:rsid w:val="002E5B7A"/>
    <w:rsid w:val="002E6401"/>
    <w:rsid w:val="002E6755"/>
    <w:rsid w:val="002E72A7"/>
    <w:rsid w:val="002E7CAE"/>
    <w:rsid w:val="002F0C55"/>
    <w:rsid w:val="002F10A6"/>
    <w:rsid w:val="002F18B7"/>
    <w:rsid w:val="002F1969"/>
    <w:rsid w:val="002F2771"/>
    <w:rsid w:val="002F2DEC"/>
    <w:rsid w:val="002F2FE8"/>
    <w:rsid w:val="002F37A9"/>
    <w:rsid w:val="002F3A47"/>
    <w:rsid w:val="002F3C0B"/>
    <w:rsid w:val="002F47F6"/>
    <w:rsid w:val="002F4976"/>
    <w:rsid w:val="002F5085"/>
    <w:rsid w:val="002F6062"/>
    <w:rsid w:val="002F6288"/>
    <w:rsid w:val="002F6942"/>
    <w:rsid w:val="002F6BA1"/>
    <w:rsid w:val="002F70B4"/>
    <w:rsid w:val="002F7566"/>
    <w:rsid w:val="00300553"/>
    <w:rsid w:val="003006AF"/>
    <w:rsid w:val="00300812"/>
    <w:rsid w:val="0030121B"/>
    <w:rsid w:val="00301CE6"/>
    <w:rsid w:val="0030256B"/>
    <w:rsid w:val="00302AEA"/>
    <w:rsid w:val="0030450E"/>
    <w:rsid w:val="0030501F"/>
    <w:rsid w:val="0030512D"/>
    <w:rsid w:val="00305213"/>
    <w:rsid w:val="003054FD"/>
    <w:rsid w:val="00305D4D"/>
    <w:rsid w:val="00305DD3"/>
    <w:rsid w:val="0030628D"/>
    <w:rsid w:val="0030634B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8C9"/>
    <w:rsid w:val="00320CFC"/>
    <w:rsid w:val="003212B8"/>
    <w:rsid w:val="00321A94"/>
    <w:rsid w:val="00321FEC"/>
    <w:rsid w:val="0032276F"/>
    <w:rsid w:val="00322C9F"/>
    <w:rsid w:val="00322F83"/>
    <w:rsid w:val="003239F3"/>
    <w:rsid w:val="00323EB0"/>
    <w:rsid w:val="003241B7"/>
    <w:rsid w:val="00324B34"/>
    <w:rsid w:val="00324D23"/>
    <w:rsid w:val="003257D6"/>
    <w:rsid w:val="00325B64"/>
    <w:rsid w:val="00325FF5"/>
    <w:rsid w:val="00326813"/>
    <w:rsid w:val="00326D30"/>
    <w:rsid w:val="0032713F"/>
    <w:rsid w:val="00327997"/>
    <w:rsid w:val="0033117A"/>
    <w:rsid w:val="00331751"/>
    <w:rsid w:val="00331846"/>
    <w:rsid w:val="00331B7B"/>
    <w:rsid w:val="003320D1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7B3"/>
    <w:rsid w:val="00336BDA"/>
    <w:rsid w:val="00337789"/>
    <w:rsid w:val="003406B3"/>
    <w:rsid w:val="003411EB"/>
    <w:rsid w:val="003412D0"/>
    <w:rsid w:val="00341900"/>
    <w:rsid w:val="00341F41"/>
    <w:rsid w:val="00341FEB"/>
    <w:rsid w:val="0034224A"/>
    <w:rsid w:val="00342AD7"/>
    <w:rsid w:val="00342BD7"/>
    <w:rsid w:val="00343B58"/>
    <w:rsid w:val="00344F6C"/>
    <w:rsid w:val="00345999"/>
    <w:rsid w:val="0034698D"/>
    <w:rsid w:val="00346DB5"/>
    <w:rsid w:val="00346E10"/>
    <w:rsid w:val="00346EEA"/>
    <w:rsid w:val="00347233"/>
    <w:rsid w:val="003474E4"/>
    <w:rsid w:val="003477B1"/>
    <w:rsid w:val="003479AA"/>
    <w:rsid w:val="00347AD9"/>
    <w:rsid w:val="00350C94"/>
    <w:rsid w:val="003513F0"/>
    <w:rsid w:val="00352223"/>
    <w:rsid w:val="003532EF"/>
    <w:rsid w:val="0035361E"/>
    <w:rsid w:val="00353B84"/>
    <w:rsid w:val="0035474F"/>
    <w:rsid w:val="00355944"/>
    <w:rsid w:val="00355ECD"/>
    <w:rsid w:val="00356A14"/>
    <w:rsid w:val="00356AB8"/>
    <w:rsid w:val="00357380"/>
    <w:rsid w:val="003602D9"/>
    <w:rsid w:val="003604CE"/>
    <w:rsid w:val="0036056F"/>
    <w:rsid w:val="00360A9B"/>
    <w:rsid w:val="00360D0D"/>
    <w:rsid w:val="00361500"/>
    <w:rsid w:val="00362946"/>
    <w:rsid w:val="00362E37"/>
    <w:rsid w:val="00362F7E"/>
    <w:rsid w:val="00363D49"/>
    <w:rsid w:val="00363FE1"/>
    <w:rsid w:val="0036444C"/>
    <w:rsid w:val="00364B1B"/>
    <w:rsid w:val="00364B2A"/>
    <w:rsid w:val="00364E64"/>
    <w:rsid w:val="00365A87"/>
    <w:rsid w:val="00365A8F"/>
    <w:rsid w:val="003660B8"/>
    <w:rsid w:val="0036691C"/>
    <w:rsid w:val="00370046"/>
    <w:rsid w:val="00370217"/>
    <w:rsid w:val="003709EB"/>
    <w:rsid w:val="00370AEE"/>
    <w:rsid w:val="00370E47"/>
    <w:rsid w:val="003710C1"/>
    <w:rsid w:val="003713A5"/>
    <w:rsid w:val="003716E6"/>
    <w:rsid w:val="003725C0"/>
    <w:rsid w:val="00373AEC"/>
    <w:rsid w:val="003742AC"/>
    <w:rsid w:val="003749E2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12CF"/>
    <w:rsid w:val="00382200"/>
    <w:rsid w:val="00382249"/>
    <w:rsid w:val="00382F6E"/>
    <w:rsid w:val="00383866"/>
    <w:rsid w:val="00383B78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49C6"/>
    <w:rsid w:val="0039536D"/>
    <w:rsid w:val="00395435"/>
    <w:rsid w:val="00395647"/>
    <w:rsid w:val="00396589"/>
    <w:rsid w:val="00396677"/>
    <w:rsid w:val="00396C17"/>
    <w:rsid w:val="00396D7D"/>
    <w:rsid w:val="00396F7A"/>
    <w:rsid w:val="00397E79"/>
    <w:rsid w:val="00397F07"/>
    <w:rsid w:val="003A0AB2"/>
    <w:rsid w:val="003A0B31"/>
    <w:rsid w:val="003A0E41"/>
    <w:rsid w:val="003A1D63"/>
    <w:rsid w:val="003A206D"/>
    <w:rsid w:val="003A2223"/>
    <w:rsid w:val="003A246A"/>
    <w:rsid w:val="003A26C7"/>
    <w:rsid w:val="003A2A0F"/>
    <w:rsid w:val="003A300B"/>
    <w:rsid w:val="003A3200"/>
    <w:rsid w:val="003A3D86"/>
    <w:rsid w:val="003A414E"/>
    <w:rsid w:val="003A45A1"/>
    <w:rsid w:val="003A49B9"/>
    <w:rsid w:val="003A4A33"/>
    <w:rsid w:val="003A4CFA"/>
    <w:rsid w:val="003A5263"/>
    <w:rsid w:val="003A58EC"/>
    <w:rsid w:val="003A592E"/>
    <w:rsid w:val="003A5B0A"/>
    <w:rsid w:val="003A5C2E"/>
    <w:rsid w:val="003A5E49"/>
    <w:rsid w:val="003A6BAC"/>
    <w:rsid w:val="003A7D42"/>
    <w:rsid w:val="003A7EF3"/>
    <w:rsid w:val="003B03FB"/>
    <w:rsid w:val="003B159C"/>
    <w:rsid w:val="003B1AF6"/>
    <w:rsid w:val="003B2549"/>
    <w:rsid w:val="003B25C3"/>
    <w:rsid w:val="003B27E8"/>
    <w:rsid w:val="003B369F"/>
    <w:rsid w:val="003B36A3"/>
    <w:rsid w:val="003B3905"/>
    <w:rsid w:val="003B3B1E"/>
    <w:rsid w:val="003B4917"/>
    <w:rsid w:val="003B4E87"/>
    <w:rsid w:val="003B704C"/>
    <w:rsid w:val="003B7283"/>
    <w:rsid w:val="003B760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2EDA"/>
    <w:rsid w:val="003C3069"/>
    <w:rsid w:val="003C4989"/>
    <w:rsid w:val="003C4ACC"/>
    <w:rsid w:val="003C4F0A"/>
    <w:rsid w:val="003C4F2A"/>
    <w:rsid w:val="003C5348"/>
    <w:rsid w:val="003C5855"/>
    <w:rsid w:val="003C6104"/>
    <w:rsid w:val="003C6597"/>
    <w:rsid w:val="003C6886"/>
    <w:rsid w:val="003C6A62"/>
    <w:rsid w:val="003C6BE4"/>
    <w:rsid w:val="003C6E60"/>
    <w:rsid w:val="003C75D4"/>
    <w:rsid w:val="003C7759"/>
    <w:rsid w:val="003C77AA"/>
    <w:rsid w:val="003C7806"/>
    <w:rsid w:val="003C7DA5"/>
    <w:rsid w:val="003D00DC"/>
    <w:rsid w:val="003D064E"/>
    <w:rsid w:val="003D0BF9"/>
    <w:rsid w:val="003D109F"/>
    <w:rsid w:val="003D1650"/>
    <w:rsid w:val="003D1A37"/>
    <w:rsid w:val="003D2275"/>
    <w:rsid w:val="003D2290"/>
    <w:rsid w:val="003D2478"/>
    <w:rsid w:val="003D2951"/>
    <w:rsid w:val="003D2B8E"/>
    <w:rsid w:val="003D2FB3"/>
    <w:rsid w:val="003D3C45"/>
    <w:rsid w:val="003D3E76"/>
    <w:rsid w:val="003D4098"/>
    <w:rsid w:val="003D4A8C"/>
    <w:rsid w:val="003D4F4D"/>
    <w:rsid w:val="003D54E6"/>
    <w:rsid w:val="003D5B1F"/>
    <w:rsid w:val="003D5D61"/>
    <w:rsid w:val="003D5DBF"/>
    <w:rsid w:val="003E0B26"/>
    <w:rsid w:val="003E0C29"/>
    <w:rsid w:val="003E15FA"/>
    <w:rsid w:val="003E22B5"/>
    <w:rsid w:val="003E264E"/>
    <w:rsid w:val="003E321B"/>
    <w:rsid w:val="003E3B3D"/>
    <w:rsid w:val="003E427B"/>
    <w:rsid w:val="003E55E4"/>
    <w:rsid w:val="003E6745"/>
    <w:rsid w:val="003E694E"/>
    <w:rsid w:val="003E6A8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3F7F1D"/>
    <w:rsid w:val="004000E8"/>
    <w:rsid w:val="00400881"/>
    <w:rsid w:val="00400C94"/>
    <w:rsid w:val="00400D3E"/>
    <w:rsid w:val="004012DF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3E26"/>
    <w:rsid w:val="004050EA"/>
    <w:rsid w:val="0040512B"/>
    <w:rsid w:val="00405B7A"/>
    <w:rsid w:val="00405CA5"/>
    <w:rsid w:val="004062D4"/>
    <w:rsid w:val="00407092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584"/>
    <w:rsid w:val="004119D3"/>
    <w:rsid w:val="00411E91"/>
    <w:rsid w:val="0041263E"/>
    <w:rsid w:val="00412DB6"/>
    <w:rsid w:val="00412DDC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18F"/>
    <w:rsid w:val="00416ACE"/>
    <w:rsid w:val="00416C18"/>
    <w:rsid w:val="004172DE"/>
    <w:rsid w:val="00417541"/>
    <w:rsid w:val="00417C5A"/>
    <w:rsid w:val="00417F94"/>
    <w:rsid w:val="004200D5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6F16"/>
    <w:rsid w:val="00427248"/>
    <w:rsid w:val="00430ACB"/>
    <w:rsid w:val="00430E8C"/>
    <w:rsid w:val="00432134"/>
    <w:rsid w:val="00432153"/>
    <w:rsid w:val="0043226F"/>
    <w:rsid w:val="004329F3"/>
    <w:rsid w:val="00432A5F"/>
    <w:rsid w:val="00432E92"/>
    <w:rsid w:val="004338F2"/>
    <w:rsid w:val="00433A3F"/>
    <w:rsid w:val="00435F56"/>
    <w:rsid w:val="0043620E"/>
    <w:rsid w:val="0043648A"/>
    <w:rsid w:val="00436599"/>
    <w:rsid w:val="00436F0D"/>
    <w:rsid w:val="004372CE"/>
    <w:rsid w:val="00437447"/>
    <w:rsid w:val="004374A7"/>
    <w:rsid w:val="00437BF6"/>
    <w:rsid w:val="00437FB4"/>
    <w:rsid w:val="0044017F"/>
    <w:rsid w:val="0044039A"/>
    <w:rsid w:val="00440873"/>
    <w:rsid w:val="0044114B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09"/>
    <w:rsid w:val="00444F56"/>
    <w:rsid w:val="0044537C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940"/>
    <w:rsid w:val="00447D78"/>
    <w:rsid w:val="00447DE1"/>
    <w:rsid w:val="004501ED"/>
    <w:rsid w:val="00450817"/>
    <w:rsid w:val="00450B45"/>
    <w:rsid w:val="00450BE5"/>
    <w:rsid w:val="0045141A"/>
    <w:rsid w:val="004517AA"/>
    <w:rsid w:val="00452AAC"/>
    <w:rsid w:val="00452CAC"/>
    <w:rsid w:val="0045308C"/>
    <w:rsid w:val="0045382A"/>
    <w:rsid w:val="00453967"/>
    <w:rsid w:val="00453B81"/>
    <w:rsid w:val="00454152"/>
    <w:rsid w:val="004543F1"/>
    <w:rsid w:val="00454DF9"/>
    <w:rsid w:val="00455839"/>
    <w:rsid w:val="004559F0"/>
    <w:rsid w:val="00456ABA"/>
    <w:rsid w:val="00456BE1"/>
    <w:rsid w:val="00457300"/>
    <w:rsid w:val="00457466"/>
    <w:rsid w:val="00457565"/>
    <w:rsid w:val="00457B71"/>
    <w:rsid w:val="00457E1D"/>
    <w:rsid w:val="004608A2"/>
    <w:rsid w:val="00460EAD"/>
    <w:rsid w:val="004628E9"/>
    <w:rsid w:val="0046337A"/>
    <w:rsid w:val="004644FC"/>
    <w:rsid w:val="00464D2C"/>
    <w:rsid w:val="00465ABC"/>
    <w:rsid w:val="00465CE4"/>
    <w:rsid w:val="00465E58"/>
    <w:rsid w:val="00465E70"/>
    <w:rsid w:val="004663A6"/>
    <w:rsid w:val="004669E2"/>
    <w:rsid w:val="00466AD6"/>
    <w:rsid w:val="00466C0E"/>
    <w:rsid w:val="004704FF"/>
    <w:rsid w:val="004706CC"/>
    <w:rsid w:val="00470C31"/>
    <w:rsid w:val="00471C73"/>
    <w:rsid w:val="00471D25"/>
    <w:rsid w:val="0047221F"/>
    <w:rsid w:val="0047299D"/>
    <w:rsid w:val="004734D0"/>
    <w:rsid w:val="00473A06"/>
    <w:rsid w:val="00473E8E"/>
    <w:rsid w:val="004743EE"/>
    <w:rsid w:val="00474CA8"/>
    <w:rsid w:val="00474F2B"/>
    <w:rsid w:val="0047556B"/>
    <w:rsid w:val="00475DD4"/>
    <w:rsid w:val="00476481"/>
    <w:rsid w:val="00476A75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586B"/>
    <w:rsid w:val="00485FFC"/>
    <w:rsid w:val="004866BF"/>
    <w:rsid w:val="00490A9C"/>
    <w:rsid w:val="00490CD6"/>
    <w:rsid w:val="00491011"/>
    <w:rsid w:val="00492A23"/>
    <w:rsid w:val="00492BC5"/>
    <w:rsid w:val="00493116"/>
    <w:rsid w:val="0049396B"/>
    <w:rsid w:val="00493D55"/>
    <w:rsid w:val="00494846"/>
    <w:rsid w:val="0049568A"/>
    <w:rsid w:val="004960A3"/>
    <w:rsid w:val="004964F1"/>
    <w:rsid w:val="00496699"/>
    <w:rsid w:val="00496BAD"/>
    <w:rsid w:val="00496F74"/>
    <w:rsid w:val="0049791D"/>
    <w:rsid w:val="00497CC4"/>
    <w:rsid w:val="00497F3B"/>
    <w:rsid w:val="004A05EB"/>
    <w:rsid w:val="004A0B10"/>
    <w:rsid w:val="004A1056"/>
    <w:rsid w:val="004A1060"/>
    <w:rsid w:val="004A16BC"/>
    <w:rsid w:val="004A16F4"/>
    <w:rsid w:val="004A1DDB"/>
    <w:rsid w:val="004A1E12"/>
    <w:rsid w:val="004A2296"/>
    <w:rsid w:val="004A258F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077"/>
    <w:rsid w:val="004A64AC"/>
    <w:rsid w:val="004A65F7"/>
    <w:rsid w:val="004A6AA8"/>
    <w:rsid w:val="004B01B2"/>
    <w:rsid w:val="004B02F1"/>
    <w:rsid w:val="004B03F6"/>
    <w:rsid w:val="004B09EB"/>
    <w:rsid w:val="004B1DDC"/>
    <w:rsid w:val="004B1FAF"/>
    <w:rsid w:val="004B2060"/>
    <w:rsid w:val="004B28E2"/>
    <w:rsid w:val="004B306B"/>
    <w:rsid w:val="004B31E9"/>
    <w:rsid w:val="004B3491"/>
    <w:rsid w:val="004B356F"/>
    <w:rsid w:val="004B368B"/>
    <w:rsid w:val="004B474B"/>
    <w:rsid w:val="004B718B"/>
    <w:rsid w:val="004B7C0C"/>
    <w:rsid w:val="004B7CF3"/>
    <w:rsid w:val="004C0557"/>
    <w:rsid w:val="004C0588"/>
    <w:rsid w:val="004C086B"/>
    <w:rsid w:val="004C17DA"/>
    <w:rsid w:val="004C36AD"/>
    <w:rsid w:val="004C3898"/>
    <w:rsid w:val="004C445F"/>
    <w:rsid w:val="004C5EA5"/>
    <w:rsid w:val="004C7BEB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AB7"/>
    <w:rsid w:val="004E1AD8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5BA5"/>
    <w:rsid w:val="004E5FD5"/>
    <w:rsid w:val="004E6A85"/>
    <w:rsid w:val="004E6F93"/>
    <w:rsid w:val="004E718D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5D97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2E35"/>
    <w:rsid w:val="00503711"/>
    <w:rsid w:val="00504D17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DB5"/>
    <w:rsid w:val="00507EAC"/>
    <w:rsid w:val="005108CD"/>
    <w:rsid w:val="005108D8"/>
    <w:rsid w:val="00511236"/>
    <w:rsid w:val="005116F9"/>
    <w:rsid w:val="00511BFE"/>
    <w:rsid w:val="005135AD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2E31"/>
    <w:rsid w:val="0052343C"/>
    <w:rsid w:val="0052439B"/>
    <w:rsid w:val="0052472F"/>
    <w:rsid w:val="0052626E"/>
    <w:rsid w:val="005311BE"/>
    <w:rsid w:val="00531E8B"/>
    <w:rsid w:val="0053268F"/>
    <w:rsid w:val="00532F1D"/>
    <w:rsid w:val="005336DB"/>
    <w:rsid w:val="00533770"/>
    <w:rsid w:val="0053410E"/>
    <w:rsid w:val="00534726"/>
    <w:rsid w:val="00534755"/>
    <w:rsid w:val="00534B59"/>
    <w:rsid w:val="00534C72"/>
    <w:rsid w:val="00534DBB"/>
    <w:rsid w:val="00534E6D"/>
    <w:rsid w:val="0053534B"/>
    <w:rsid w:val="0053594E"/>
    <w:rsid w:val="00535E9E"/>
    <w:rsid w:val="0053646C"/>
    <w:rsid w:val="00536759"/>
    <w:rsid w:val="00536D7D"/>
    <w:rsid w:val="005370EE"/>
    <w:rsid w:val="00537C62"/>
    <w:rsid w:val="00537F09"/>
    <w:rsid w:val="00540C40"/>
    <w:rsid w:val="005416D7"/>
    <w:rsid w:val="00541941"/>
    <w:rsid w:val="00541CBD"/>
    <w:rsid w:val="00541FA2"/>
    <w:rsid w:val="0054258A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180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197"/>
    <w:rsid w:val="00560629"/>
    <w:rsid w:val="005607C6"/>
    <w:rsid w:val="00560DB1"/>
    <w:rsid w:val="00561134"/>
    <w:rsid w:val="0056121F"/>
    <w:rsid w:val="00561472"/>
    <w:rsid w:val="005618EC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679FB"/>
    <w:rsid w:val="00567DD4"/>
    <w:rsid w:val="005704AC"/>
    <w:rsid w:val="005718AC"/>
    <w:rsid w:val="00571C73"/>
    <w:rsid w:val="0057242E"/>
    <w:rsid w:val="00572505"/>
    <w:rsid w:val="00572FA4"/>
    <w:rsid w:val="00573920"/>
    <w:rsid w:val="00573C3B"/>
    <w:rsid w:val="00573CFD"/>
    <w:rsid w:val="00573D3D"/>
    <w:rsid w:val="005743A4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600C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2C05"/>
    <w:rsid w:val="005A2D79"/>
    <w:rsid w:val="005A501D"/>
    <w:rsid w:val="005A5DD4"/>
    <w:rsid w:val="005A60A3"/>
    <w:rsid w:val="005A62E7"/>
    <w:rsid w:val="005A662D"/>
    <w:rsid w:val="005A67B4"/>
    <w:rsid w:val="005A7736"/>
    <w:rsid w:val="005B0652"/>
    <w:rsid w:val="005B10B9"/>
    <w:rsid w:val="005B180C"/>
    <w:rsid w:val="005B18A5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32C"/>
    <w:rsid w:val="005B6549"/>
    <w:rsid w:val="005B6DAD"/>
    <w:rsid w:val="005B6F83"/>
    <w:rsid w:val="005B71AE"/>
    <w:rsid w:val="005B7392"/>
    <w:rsid w:val="005B73FF"/>
    <w:rsid w:val="005B7923"/>
    <w:rsid w:val="005B7B53"/>
    <w:rsid w:val="005C03D2"/>
    <w:rsid w:val="005C117E"/>
    <w:rsid w:val="005C1AFC"/>
    <w:rsid w:val="005C2209"/>
    <w:rsid w:val="005C26BD"/>
    <w:rsid w:val="005C2ECC"/>
    <w:rsid w:val="005C39B0"/>
    <w:rsid w:val="005C3A4D"/>
    <w:rsid w:val="005C490A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3514"/>
    <w:rsid w:val="005D42E7"/>
    <w:rsid w:val="005D5448"/>
    <w:rsid w:val="005D5882"/>
    <w:rsid w:val="005D59FF"/>
    <w:rsid w:val="005D5A70"/>
    <w:rsid w:val="005D7169"/>
    <w:rsid w:val="005D79C7"/>
    <w:rsid w:val="005E0283"/>
    <w:rsid w:val="005E0815"/>
    <w:rsid w:val="005E0C95"/>
    <w:rsid w:val="005E0D87"/>
    <w:rsid w:val="005E1404"/>
    <w:rsid w:val="005E184D"/>
    <w:rsid w:val="005E1E78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3FDF"/>
    <w:rsid w:val="005F48EC"/>
    <w:rsid w:val="005F618C"/>
    <w:rsid w:val="005F6CA6"/>
    <w:rsid w:val="005F6CFF"/>
    <w:rsid w:val="005F7096"/>
    <w:rsid w:val="005F70BD"/>
    <w:rsid w:val="0060040B"/>
    <w:rsid w:val="00600893"/>
    <w:rsid w:val="00600AEA"/>
    <w:rsid w:val="00600D32"/>
    <w:rsid w:val="006017F6"/>
    <w:rsid w:val="0060205F"/>
    <w:rsid w:val="0060283C"/>
    <w:rsid w:val="00602E51"/>
    <w:rsid w:val="00603C9C"/>
    <w:rsid w:val="006047FE"/>
    <w:rsid w:val="00604B61"/>
    <w:rsid w:val="00604CA9"/>
    <w:rsid w:val="00604F14"/>
    <w:rsid w:val="0060518E"/>
    <w:rsid w:val="00605705"/>
    <w:rsid w:val="00605BD5"/>
    <w:rsid w:val="006065EF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936"/>
    <w:rsid w:val="00614EBF"/>
    <w:rsid w:val="00615463"/>
    <w:rsid w:val="0061569D"/>
    <w:rsid w:val="00615D33"/>
    <w:rsid w:val="00615DD1"/>
    <w:rsid w:val="006172DD"/>
    <w:rsid w:val="0061774D"/>
    <w:rsid w:val="00617D79"/>
    <w:rsid w:val="00617F7E"/>
    <w:rsid w:val="006201A1"/>
    <w:rsid w:val="00620A53"/>
    <w:rsid w:val="00620A71"/>
    <w:rsid w:val="00620D80"/>
    <w:rsid w:val="006215E9"/>
    <w:rsid w:val="00621663"/>
    <w:rsid w:val="00621C19"/>
    <w:rsid w:val="006223B9"/>
    <w:rsid w:val="006223D1"/>
    <w:rsid w:val="00622454"/>
    <w:rsid w:val="006227F4"/>
    <w:rsid w:val="00622A45"/>
    <w:rsid w:val="006234A6"/>
    <w:rsid w:val="00623BE6"/>
    <w:rsid w:val="006241F1"/>
    <w:rsid w:val="00624A4C"/>
    <w:rsid w:val="00625742"/>
    <w:rsid w:val="006265D0"/>
    <w:rsid w:val="006274AC"/>
    <w:rsid w:val="00627514"/>
    <w:rsid w:val="006278D1"/>
    <w:rsid w:val="00627BB4"/>
    <w:rsid w:val="00630001"/>
    <w:rsid w:val="00630965"/>
    <w:rsid w:val="00630CF8"/>
    <w:rsid w:val="006310BE"/>
    <w:rsid w:val="006311B3"/>
    <w:rsid w:val="00631541"/>
    <w:rsid w:val="00631EF2"/>
    <w:rsid w:val="0063284C"/>
    <w:rsid w:val="00632F64"/>
    <w:rsid w:val="006333A0"/>
    <w:rsid w:val="0063366D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54B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23B1"/>
    <w:rsid w:val="00653023"/>
    <w:rsid w:val="00654EB4"/>
    <w:rsid w:val="00655733"/>
    <w:rsid w:val="00655AAC"/>
    <w:rsid w:val="00655ACD"/>
    <w:rsid w:val="0065611F"/>
    <w:rsid w:val="00656A92"/>
    <w:rsid w:val="00656DDE"/>
    <w:rsid w:val="00656E3C"/>
    <w:rsid w:val="006572CC"/>
    <w:rsid w:val="006576CA"/>
    <w:rsid w:val="00657D98"/>
    <w:rsid w:val="0066011D"/>
    <w:rsid w:val="006602A9"/>
    <w:rsid w:val="00660452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47DC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697"/>
    <w:rsid w:val="00671B77"/>
    <w:rsid w:val="0067218F"/>
    <w:rsid w:val="00672A50"/>
    <w:rsid w:val="00672D95"/>
    <w:rsid w:val="00673838"/>
    <w:rsid w:val="006741F2"/>
    <w:rsid w:val="00674CC3"/>
    <w:rsid w:val="00675034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158"/>
    <w:rsid w:val="00683424"/>
    <w:rsid w:val="006834D6"/>
    <w:rsid w:val="00683ECE"/>
    <w:rsid w:val="00684742"/>
    <w:rsid w:val="00684F0C"/>
    <w:rsid w:val="00685892"/>
    <w:rsid w:val="00685F3F"/>
    <w:rsid w:val="00686B2C"/>
    <w:rsid w:val="00687116"/>
    <w:rsid w:val="00687BA5"/>
    <w:rsid w:val="006904B2"/>
    <w:rsid w:val="006905A9"/>
    <w:rsid w:val="0069067C"/>
    <w:rsid w:val="00691274"/>
    <w:rsid w:val="0069150A"/>
    <w:rsid w:val="0069156D"/>
    <w:rsid w:val="0069160A"/>
    <w:rsid w:val="00691A91"/>
    <w:rsid w:val="00692F99"/>
    <w:rsid w:val="00693DB1"/>
    <w:rsid w:val="00693DE6"/>
    <w:rsid w:val="006942E2"/>
    <w:rsid w:val="006950AE"/>
    <w:rsid w:val="00695126"/>
    <w:rsid w:val="006951A6"/>
    <w:rsid w:val="00695FC2"/>
    <w:rsid w:val="00696949"/>
    <w:rsid w:val="00696DED"/>
    <w:rsid w:val="00696F1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CE8"/>
    <w:rsid w:val="006A6D27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8F0"/>
    <w:rsid w:val="006B2DC1"/>
    <w:rsid w:val="006B2F21"/>
    <w:rsid w:val="006B305D"/>
    <w:rsid w:val="006B30FB"/>
    <w:rsid w:val="006B3B5C"/>
    <w:rsid w:val="006B40B9"/>
    <w:rsid w:val="006B4632"/>
    <w:rsid w:val="006B50CF"/>
    <w:rsid w:val="006B5317"/>
    <w:rsid w:val="006B6E3D"/>
    <w:rsid w:val="006B717E"/>
    <w:rsid w:val="006B7B17"/>
    <w:rsid w:val="006B7C04"/>
    <w:rsid w:val="006C03B8"/>
    <w:rsid w:val="006C0F0E"/>
    <w:rsid w:val="006C1289"/>
    <w:rsid w:val="006C1AE8"/>
    <w:rsid w:val="006C232F"/>
    <w:rsid w:val="006C26EE"/>
    <w:rsid w:val="006C2AB4"/>
    <w:rsid w:val="006C2B9A"/>
    <w:rsid w:val="006C2C11"/>
    <w:rsid w:val="006C2FE9"/>
    <w:rsid w:val="006C3882"/>
    <w:rsid w:val="006C4EF3"/>
    <w:rsid w:val="006C5EC9"/>
    <w:rsid w:val="006C6059"/>
    <w:rsid w:val="006C6B6D"/>
    <w:rsid w:val="006C6DC1"/>
    <w:rsid w:val="006C6FA3"/>
    <w:rsid w:val="006C74CD"/>
    <w:rsid w:val="006C7522"/>
    <w:rsid w:val="006D00C0"/>
    <w:rsid w:val="006D0117"/>
    <w:rsid w:val="006D0241"/>
    <w:rsid w:val="006D0376"/>
    <w:rsid w:val="006D07BD"/>
    <w:rsid w:val="006D1C4C"/>
    <w:rsid w:val="006D1F3C"/>
    <w:rsid w:val="006D21ED"/>
    <w:rsid w:val="006D27AF"/>
    <w:rsid w:val="006D3809"/>
    <w:rsid w:val="006D401F"/>
    <w:rsid w:val="006D4E9C"/>
    <w:rsid w:val="006D554A"/>
    <w:rsid w:val="006D5F7E"/>
    <w:rsid w:val="006D63F0"/>
    <w:rsid w:val="006D6F08"/>
    <w:rsid w:val="006D71ED"/>
    <w:rsid w:val="006E01E9"/>
    <w:rsid w:val="006E062C"/>
    <w:rsid w:val="006E1511"/>
    <w:rsid w:val="006E1514"/>
    <w:rsid w:val="006E173C"/>
    <w:rsid w:val="006E1886"/>
    <w:rsid w:val="006E18CD"/>
    <w:rsid w:val="006E2288"/>
    <w:rsid w:val="006E268C"/>
    <w:rsid w:val="006E27EB"/>
    <w:rsid w:val="006E28B7"/>
    <w:rsid w:val="006E28C1"/>
    <w:rsid w:val="006E2943"/>
    <w:rsid w:val="006E2DA0"/>
    <w:rsid w:val="006E318C"/>
    <w:rsid w:val="006E31FD"/>
    <w:rsid w:val="006E3310"/>
    <w:rsid w:val="006E354A"/>
    <w:rsid w:val="006E4639"/>
    <w:rsid w:val="006E4E39"/>
    <w:rsid w:val="006E565E"/>
    <w:rsid w:val="006E5706"/>
    <w:rsid w:val="006E5A4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2FF6"/>
    <w:rsid w:val="006F341D"/>
    <w:rsid w:val="006F369E"/>
    <w:rsid w:val="006F36DE"/>
    <w:rsid w:val="006F3CDE"/>
    <w:rsid w:val="006F4107"/>
    <w:rsid w:val="006F58D4"/>
    <w:rsid w:val="006F5FC0"/>
    <w:rsid w:val="006F651E"/>
    <w:rsid w:val="006F7B2C"/>
    <w:rsid w:val="0070024F"/>
    <w:rsid w:val="0070162B"/>
    <w:rsid w:val="00701899"/>
    <w:rsid w:val="00701DCE"/>
    <w:rsid w:val="0070255B"/>
    <w:rsid w:val="0070260E"/>
    <w:rsid w:val="0070346E"/>
    <w:rsid w:val="00703692"/>
    <w:rsid w:val="00703F40"/>
    <w:rsid w:val="00704EDB"/>
    <w:rsid w:val="00705702"/>
    <w:rsid w:val="00705832"/>
    <w:rsid w:val="00705CCB"/>
    <w:rsid w:val="00706101"/>
    <w:rsid w:val="00706995"/>
    <w:rsid w:val="00707072"/>
    <w:rsid w:val="00707313"/>
    <w:rsid w:val="007075E3"/>
    <w:rsid w:val="00707D61"/>
    <w:rsid w:val="007106BB"/>
    <w:rsid w:val="007106E8"/>
    <w:rsid w:val="00710781"/>
    <w:rsid w:val="007117A0"/>
    <w:rsid w:val="00711B6A"/>
    <w:rsid w:val="00711C6A"/>
    <w:rsid w:val="00712287"/>
    <w:rsid w:val="00712716"/>
    <w:rsid w:val="00712772"/>
    <w:rsid w:val="00712F0C"/>
    <w:rsid w:val="00713BE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0FFB"/>
    <w:rsid w:val="0072126D"/>
    <w:rsid w:val="00721AAA"/>
    <w:rsid w:val="007226C6"/>
    <w:rsid w:val="007227B2"/>
    <w:rsid w:val="0072442E"/>
    <w:rsid w:val="00724495"/>
    <w:rsid w:val="00724CFB"/>
    <w:rsid w:val="007257CB"/>
    <w:rsid w:val="007265F0"/>
    <w:rsid w:val="0072663A"/>
    <w:rsid w:val="00726EA6"/>
    <w:rsid w:val="00727106"/>
    <w:rsid w:val="007271A6"/>
    <w:rsid w:val="00727208"/>
    <w:rsid w:val="00727680"/>
    <w:rsid w:val="00727D97"/>
    <w:rsid w:val="00730E6C"/>
    <w:rsid w:val="00731E3E"/>
    <w:rsid w:val="007320B8"/>
    <w:rsid w:val="007329F2"/>
    <w:rsid w:val="00733665"/>
    <w:rsid w:val="00733C4C"/>
    <w:rsid w:val="007341A3"/>
    <w:rsid w:val="00734282"/>
    <w:rsid w:val="007348B1"/>
    <w:rsid w:val="00734AAF"/>
    <w:rsid w:val="00734CB5"/>
    <w:rsid w:val="00735621"/>
    <w:rsid w:val="007362A6"/>
    <w:rsid w:val="007363F4"/>
    <w:rsid w:val="00736D7D"/>
    <w:rsid w:val="00736E57"/>
    <w:rsid w:val="00736FE0"/>
    <w:rsid w:val="00737038"/>
    <w:rsid w:val="00737FB0"/>
    <w:rsid w:val="007406C4"/>
    <w:rsid w:val="00740A4D"/>
    <w:rsid w:val="00740E58"/>
    <w:rsid w:val="007411A6"/>
    <w:rsid w:val="0074138A"/>
    <w:rsid w:val="00741946"/>
    <w:rsid w:val="00741C84"/>
    <w:rsid w:val="00741F2C"/>
    <w:rsid w:val="00742081"/>
    <w:rsid w:val="00742802"/>
    <w:rsid w:val="0074315E"/>
    <w:rsid w:val="007434A0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58"/>
    <w:rsid w:val="007521C1"/>
    <w:rsid w:val="0075233F"/>
    <w:rsid w:val="00752CD4"/>
    <w:rsid w:val="00752FB3"/>
    <w:rsid w:val="0075331F"/>
    <w:rsid w:val="00753486"/>
    <w:rsid w:val="00753FB1"/>
    <w:rsid w:val="00754114"/>
    <w:rsid w:val="007543BC"/>
    <w:rsid w:val="007550B2"/>
    <w:rsid w:val="0075624F"/>
    <w:rsid w:val="00756779"/>
    <w:rsid w:val="00756EE8"/>
    <w:rsid w:val="007571E1"/>
    <w:rsid w:val="007573DE"/>
    <w:rsid w:val="007574FC"/>
    <w:rsid w:val="00757707"/>
    <w:rsid w:val="007604B2"/>
    <w:rsid w:val="007604D0"/>
    <w:rsid w:val="00760526"/>
    <w:rsid w:val="00760B4A"/>
    <w:rsid w:val="00760B53"/>
    <w:rsid w:val="0076150A"/>
    <w:rsid w:val="00761B49"/>
    <w:rsid w:val="00762178"/>
    <w:rsid w:val="007622DB"/>
    <w:rsid w:val="0076299E"/>
    <w:rsid w:val="00762C02"/>
    <w:rsid w:val="00763983"/>
    <w:rsid w:val="00764180"/>
    <w:rsid w:val="0076439C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614"/>
    <w:rsid w:val="0077381A"/>
    <w:rsid w:val="00773F3C"/>
    <w:rsid w:val="0077435A"/>
    <w:rsid w:val="00774466"/>
    <w:rsid w:val="00774696"/>
    <w:rsid w:val="00774D29"/>
    <w:rsid w:val="007755F2"/>
    <w:rsid w:val="00775DF8"/>
    <w:rsid w:val="007764C2"/>
    <w:rsid w:val="00776705"/>
    <w:rsid w:val="00776971"/>
    <w:rsid w:val="00776AA2"/>
    <w:rsid w:val="00776EE9"/>
    <w:rsid w:val="00776FB5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0A9"/>
    <w:rsid w:val="00786620"/>
    <w:rsid w:val="00786A31"/>
    <w:rsid w:val="007871D7"/>
    <w:rsid w:val="0079009A"/>
    <w:rsid w:val="00790601"/>
    <w:rsid w:val="007909FB"/>
    <w:rsid w:val="00790B99"/>
    <w:rsid w:val="00790CD0"/>
    <w:rsid w:val="00791064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BF8"/>
    <w:rsid w:val="00795C92"/>
    <w:rsid w:val="007960A1"/>
    <w:rsid w:val="00796231"/>
    <w:rsid w:val="00796317"/>
    <w:rsid w:val="00796573"/>
    <w:rsid w:val="00796ADC"/>
    <w:rsid w:val="00796B93"/>
    <w:rsid w:val="00796CA9"/>
    <w:rsid w:val="00796FF5"/>
    <w:rsid w:val="007A0279"/>
    <w:rsid w:val="007A12F8"/>
    <w:rsid w:val="007A1CB3"/>
    <w:rsid w:val="007A2E0E"/>
    <w:rsid w:val="007A306F"/>
    <w:rsid w:val="007A3131"/>
    <w:rsid w:val="007A321A"/>
    <w:rsid w:val="007A3CE3"/>
    <w:rsid w:val="007A4100"/>
    <w:rsid w:val="007A43A6"/>
    <w:rsid w:val="007A4693"/>
    <w:rsid w:val="007A58A6"/>
    <w:rsid w:val="007A5B38"/>
    <w:rsid w:val="007A6180"/>
    <w:rsid w:val="007A6A52"/>
    <w:rsid w:val="007A79B2"/>
    <w:rsid w:val="007A7C51"/>
    <w:rsid w:val="007B1A8E"/>
    <w:rsid w:val="007B2FA8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5D77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87F"/>
    <w:rsid w:val="007C397F"/>
    <w:rsid w:val="007C3AB9"/>
    <w:rsid w:val="007C3D18"/>
    <w:rsid w:val="007C402C"/>
    <w:rsid w:val="007C4317"/>
    <w:rsid w:val="007C47AB"/>
    <w:rsid w:val="007C4924"/>
    <w:rsid w:val="007C5393"/>
    <w:rsid w:val="007C54AD"/>
    <w:rsid w:val="007C59D1"/>
    <w:rsid w:val="007C5E89"/>
    <w:rsid w:val="007C60BF"/>
    <w:rsid w:val="007C6A07"/>
    <w:rsid w:val="007C75A1"/>
    <w:rsid w:val="007C771D"/>
    <w:rsid w:val="007C77A5"/>
    <w:rsid w:val="007D0094"/>
    <w:rsid w:val="007D04E5"/>
    <w:rsid w:val="007D09D8"/>
    <w:rsid w:val="007D3240"/>
    <w:rsid w:val="007D3730"/>
    <w:rsid w:val="007D3E7E"/>
    <w:rsid w:val="007D3F0E"/>
    <w:rsid w:val="007D53AD"/>
    <w:rsid w:val="007D5901"/>
    <w:rsid w:val="007D5983"/>
    <w:rsid w:val="007D60C8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25EE"/>
    <w:rsid w:val="007E2A5A"/>
    <w:rsid w:val="007E320C"/>
    <w:rsid w:val="007E4610"/>
    <w:rsid w:val="007E4715"/>
    <w:rsid w:val="007E47D9"/>
    <w:rsid w:val="007E4B43"/>
    <w:rsid w:val="007E4BFB"/>
    <w:rsid w:val="007E505B"/>
    <w:rsid w:val="007E567A"/>
    <w:rsid w:val="007E5C39"/>
    <w:rsid w:val="007E69CF"/>
    <w:rsid w:val="007E6BD7"/>
    <w:rsid w:val="007E6C01"/>
    <w:rsid w:val="007E6F7D"/>
    <w:rsid w:val="007E7091"/>
    <w:rsid w:val="007E7A78"/>
    <w:rsid w:val="007E7E02"/>
    <w:rsid w:val="007F00BD"/>
    <w:rsid w:val="007F03CB"/>
    <w:rsid w:val="007F0677"/>
    <w:rsid w:val="007F072E"/>
    <w:rsid w:val="007F13C4"/>
    <w:rsid w:val="007F15F9"/>
    <w:rsid w:val="007F2854"/>
    <w:rsid w:val="007F285D"/>
    <w:rsid w:val="007F3279"/>
    <w:rsid w:val="007F3E43"/>
    <w:rsid w:val="007F4D97"/>
    <w:rsid w:val="007F54BC"/>
    <w:rsid w:val="007F60A3"/>
    <w:rsid w:val="007F6A23"/>
    <w:rsid w:val="007F72B4"/>
    <w:rsid w:val="007F75D5"/>
    <w:rsid w:val="00800863"/>
    <w:rsid w:val="00801ABE"/>
    <w:rsid w:val="00801B95"/>
    <w:rsid w:val="00801F6F"/>
    <w:rsid w:val="00802632"/>
    <w:rsid w:val="00803122"/>
    <w:rsid w:val="008035D0"/>
    <w:rsid w:val="008035F7"/>
    <w:rsid w:val="00803A3C"/>
    <w:rsid w:val="00803C09"/>
    <w:rsid w:val="00803E08"/>
    <w:rsid w:val="00803FAE"/>
    <w:rsid w:val="00804460"/>
    <w:rsid w:val="00805150"/>
    <w:rsid w:val="008054E8"/>
    <w:rsid w:val="00805AB5"/>
    <w:rsid w:val="00805ED4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6C14"/>
    <w:rsid w:val="00817196"/>
    <w:rsid w:val="00817549"/>
    <w:rsid w:val="00817D6E"/>
    <w:rsid w:val="00820062"/>
    <w:rsid w:val="008209FB"/>
    <w:rsid w:val="00821491"/>
    <w:rsid w:val="00821DE2"/>
    <w:rsid w:val="008226E3"/>
    <w:rsid w:val="00822C78"/>
    <w:rsid w:val="008230E2"/>
    <w:rsid w:val="0082344D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65B6"/>
    <w:rsid w:val="00826931"/>
    <w:rsid w:val="00827307"/>
    <w:rsid w:val="008274FB"/>
    <w:rsid w:val="00827D6F"/>
    <w:rsid w:val="00830090"/>
    <w:rsid w:val="008309F8"/>
    <w:rsid w:val="00830EF3"/>
    <w:rsid w:val="008314A3"/>
    <w:rsid w:val="00831570"/>
    <w:rsid w:val="008321B2"/>
    <w:rsid w:val="00834689"/>
    <w:rsid w:val="00834B0B"/>
    <w:rsid w:val="0083513F"/>
    <w:rsid w:val="00835144"/>
    <w:rsid w:val="00835401"/>
    <w:rsid w:val="00835B28"/>
    <w:rsid w:val="00835CB1"/>
    <w:rsid w:val="0083611C"/>
    <w:rsid w:val="008365BB"/>
    <w:rsid w:val="00836AEA"/>
    <w:rsid w:val="00836EE0"/>
    <w:rsid w:val="008370EA"/>
    <w:rsid w:val="008376AC"/>
    <w:rsid w:val="008403CE"/>
    <w:rsid w:val="008410DC"/>
    <w:rsid w:val="008415E2"/>
    <w:rsid w:val="0084163D"/>
    <w:rsid w:val="00841803"/>
    <w:rsid w:val="0084233B"/>
    <w:rsid w:val="00842B72"/>
    <w:rsid w:val="00842C84"/>
    <w:rsid w:val="00842EA5"/>
    <w:rsid w:val="008431F0"/>
    <w:rsid w:val="008432B0"/>
    <w:rsid w:val="00843BE1"/>
    <w:rsid w:val="00843E16"/>
    <w:rsid w:val="0084427E"/>
    <w:rsid w:val="008444E8"/>
    <w:rsid w:val="00844E80"/>
    <w:rsid w:val="008465EF"/>
    <w:rsid w:val="00846FE7"/>
    <w:rsid w:val="00847472"/>
    <w:rsid w:val="00847AB2"/>
    <w:rsid w:val="00847AD7"/>
    <w:rsid w:val="00850702"/>
    <w:rsid w:val="00850D54"/>
    <w:rsid w:val="008516B4"/>
    <w:rsid w:val="00851914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67D"/>
    <w:rsid w:val="00860DE3"/>
    <w:rsid w:val="00860F05"/>
    <w:rsid w:val="008611D1"/>
    <w:rsid w:val="00861D25"/>
    <w:rsid w:val="00862B39"/>
    <w:rsid w:val="0086394F"/>
    <w:rsid w:val="008641C6"/>
    <w:rsid w:val="00865E18"/>
    <w:rsid w:val="00866BC0"/>
    <w:rsid w:val="008677FD"/>
    <w:rsid w:val="00867A5A"/>
    <w:rsid w:val="00867E66"/>
    <w:rsid w:val="00870097"/>
    <w:rsid w:val="008706D4"/>
    <w:rsid w:val="008707D6"/>
    <w:rsid w:val="00870833"/>
    <w:rsid w:val="00870918"/>
    <w:rsid w:val="00870B5D"/>
    <w:rsid w:val="00870DCD"/>
    <w:rsid w:val="00870DE1"/>
    <w:rsid w:val="00870F8A"/>
    <w:rsid w:val="008719A4"/>
    <w:rsid w:val="00871D23"/>
    <w:rsid w:val="00872CB3"/>
    <w:rsid w:val="008733D2"/>
    <w:rsid w:val="00873CEF"/>
    <w:rsid w:val="00874312"/>
    <w:rsid w:val="0087437C"/>
    <w:rsid w:val="008745F7"/>
    <w:rsid w:val="0087501D"/>
    <w:rsid w:val="00875394"/>
    <w:rsid w:val="008754D5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3755"/>
    <w:rsid w:val="00884572"/>
    <w:rsid w:val="00884BED"/>
    <w:rsid w:val="008859E6"/>
    <w:rsid w:val="00885F49"/>
    <w:rsid w:val="00886491"/>
    <w:rsid w:val="0088649C"/>
    <w:rsid w:val="0088677F"/>
    <w:rsid w:val="00886C30"/>
    <w:rsid w:val="008874AD"/>
    <w:rsid w:val="008874D9"/>
    <w:rsid w:val="008911DC"/>
    <w:rsid w:val="008917B3"/>
    <w:rsid w:val="0089198B"/>
    <w:rsid w:val="00891D41"/>
    <w:rsid w:val="00891F4D"/>
    <w:rsid w:val="00892536"/>
    <w:rsid w:val="00893DFA"/>
    <w:rsid w:val="0089445F"/>
    <w:rsid w:val="00894A88"/>
    <w:rsid w:val="00894B5A"/>
    <w:rsid w:val="00895386"/>
    <w:rsid w:val="008956D2"/>
    <w:rsid w:val="00895E39"/>
    <w:rsid w:val="00896287"/>
    <w:rsid w:val="008970BE"/>
    <w:rsid w:val="00897799"/>
    <w:rsid w:val="00897841"/>
    <w:rsid w:val="008A0A1C"/>
    <w:rsid w:val="008A0AF3"/>
    <w:rsid w:val="008A0FB9"/>
    <w:rsid w:val="008A1688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0D84"/>
    <w:rsid w:val="008B120C"/>
    <w:rsid w:val="008B22B7"/>
    <w:rsid w:val="008B2F77"/>
    <w:rsid w:val="008B3400"/>
    <w:rsid w:val="008B34DF"/>
    <w:rsid w:val="008B3A9F"/>
    <w:rsid w:val="008B40CF"/>
    <w:rsid w:val="008B4AE9"/>
    <w:rsid w:val="008B51A0"/>
    <w:rsid w:val="008B5268"/>
    <w:rsid w:val="008B592A"/>
    <w:rsid w:val="008B701B"/>
    <w:rsid w:val="008B770C"/>
    <w:rsid w:val="008B77E8"/>
    <w:rsid w:val="008B7B5C"/>
    <w:rsid w:val="008B7D7E"/>
    <w:rsid w:val="008C0206"/>
    <w:rsid w:val="008C04CF"/>
    <w:rsid w:val="008C087A"/>
    <w:rsid w:val="008C0899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2C8"/>
    <w:rsid w:val="008D0A2F"/>
    <w:rsid w:val="008D0E6C"/>
    <w:rsid w:val="008D10E2"/>
    <w:rsid w:val="008D195D"/>
    <w:rsid w:val="008D2BA4"/>
    <w:rsid w:val="008D34F1"/>
    <w:rsid w:val="008D39D8"/>
    <w:rsid w:val="008D3A0A"/>
    <w:rsid w:val="008D412E"/>
    <w:rsid w:val="008D4254"/>
    <w:rsid w:val="008D5015"/>
    <w:rsid w:val="008D543D"/>
    <w:rsid w:val="008D5DD5"/>
    <w:rsid w:val="008D6A80"/>
    <w:rsid w:val="008D6B51"/>
    <w:rsid w:val="008D6D1A"/>
    <w:rsid w:val="008D727C"/>
    <w:rsid w:val="008D73EC"/>
    <w:rsid w:val="008D7BE6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4DA4"/>
    <w:rsid w:val="008E57A1"/>
    <w:rsid w:val="008E65AE"/>
    <w:rsid w:val="008E6A0E"/>
    <w:rsid w:val="008E7065"/>
    <w:rsid w:val="008E72EF"/>
    <w:rsid w:val="008E7345"/>
    <w:rsid w:val="008F026D"/>
    <w:rsid w:val="008F0EA2"/>
    <w:rsid w:val="008F109F"/>
    <w:rsid w:val="008F1EAB"/>
    <w:rsid w:val="008F234C"/>
    <w:rsid w:val="008F2A64"/>
    <w:rsid w:val="008F2FB9"/>
    <w:rsid w:val="008F30B4"/>
    <w:rsid w:val="008F33DC"/>
    <w:rsid w:val="008F3471"/>
    <w:rsid w:val="008F3A73"/>
    <w:rsid w:val="008F3B23"/>
    <w:rsid w:val="008F477F"/>
    <w:rsid w:val="008F50FE"/>
    <w:rsid w:val="008F58CA"/>
    <w:rsid w:val="008F68E1"/>
    <w:rsid w:val="008F695B"/>
    <w:rsid w:val="008F733B"/>
    <w:rsid w:val="008F7E1E"/>
    <w:rsid w:val="008F7FB0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402"/>
    <w:rsid w:val="00903B8C"/>
    <w:rsid w:val="00904CFD"/>
    <w:rsid w:val="00904F69"/>
    <w:rsid w:val="009053AA"/>
    <w:rsid w:val="00905480"/>
    <w:rsid w:val="00905A2A"/>
    <w:rsid w:val="0090621A"/>
    <w:rsid w:val="00906939"/>
    <w:rsid w:val="00906E8B"/>
    <w:rsid w:val="00906F77"/>
    <w:rsid w:val="00907CA1"/>
    <w:rsid w:val="0091056D"/>
    <w:rsid w:val="009106D0"/>
    <w:rsid w:val="00910B7D"/>
    <w:rsid w:val="0091165B"/>
    <w:rsid w:val="00911DFB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A65"/>
    <w:rsid w:val="00920BF2"/>
    <w:rsid w:val="00921B8B"/>
    <w:rsid w:val="00921CB0"/>
    <w:rsid w:val="00921CB2"/>
    <w:rsid w:val="00921F69"/>
    <w:rsid w:val="00922010"/>
    <w:rsid w:val="00922182"/>
    <w:rsid w:val="00922605"/>
    <w:rsid w:val="00922682"/>
    <w:rsid w:val="009229AF"/>
    <w:rsid w:val="009230F3"/>
    <w:rsid w:val="00923793"/>
    <w:rsid w:val="00923D9F"/>
    <w:rsid w:val="0092452F"/>
    <w:rsid w:val="009246C5"/>
    <w:rsid w:val="00924DC4"/>
    <w:rsid w:val="0092505E"/>
    <w:rsid w:val="00925693"/>
    <w:rsid w:val="0092653C"/>
    <w:rsid w:val="00926556"/>
    <w:rsid w:val="00930CC5"/>
    <w:rsid w:val="0093179F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CA1"/>
    <w:rsid w:val="00935D8C"/>
    <w:rsid w:val="00935F1D"/>
    <w:rsid w:val="0093648E"/>
    <w:rsid w:val="00936526"/>
    <w:rsid w:val="0093655D"/>
    <w:rsid w:val="009368F3"/>
    <w:rsid w:val="00936C4A"/>
    <w:rsid w:val="00936EEB"/>
    <w:rsid w:val="00940829"/>
    <w:rsid w:val="00940AFF"/>
    <w:rsid w:val="00940B71"/>
    <w:rsid w:val="00940CCD"/>
    <w:rsid w:val="00941636"/>
    <w:rsid w:val="0094287A"/>
    <w:rsid w:val="00942F42"/>
    <w:rsid w:val="009431A5"/>
    <w:rsid w:val="0094364B"/>
    <w:rsid w:val="00943742"/>
    <w:rsid w:val="009439E5"/>
    <w:rsid w:val="00944093"/>
    <w:rsid w:val="00944290"/>
    <w:rsid w:val="00944562"/>
    <w:rsid w:val="009446B6"/>
    <w:rsid w:val="00945112"/>
    <w:rsid w:val="00945C05"/>
    <w:rsid w:val="00945DBB"/>
    <w:rsid w:val="00946945"/>
    <w:rsid w:val="00946984"/>
    <w:rsid w:val="00946AFF"/>
    <w:rsid w:val="00946F58"/>
    <w:rsid w:val="00947713"/>
    <w:rsid w:val="00947990"/>
    <w:rsid w:val="009479AA"/>
    <w:rsid w:val="00947DDD"/>
    <w:rsid w:val="00950722"/>
    <w:rsid w:val="00950953"/>
    <w:rsid w:val="00950DE7"/>
    <w:rsid w:val="00951260"/>
    <w:rsid w:val="00952528"/>
    <w:rsid w:val="0095273A"/>
    <w:rsid w:val="00952A24"/>
    <w:rsid w:val="00952BA1"/>
    <w:rsid w:val="00953920"/>
    <w:rsid w:val="00953D47"/>
    <w:rsid w:val="00954B20"/>
    <w:rsid w:val="0095532E"/>
    <w:rsid w:val="0095546E"/>
    <w:rsid w:val="00955A03"/>
    <w:rsid w:val="00955DDD"/>
    <w:rsid w:val="0095681E"/>
    <w:rsid w:val="00956CAC"/>
    <w:rsid w:val="009572D4"/>
    <w:rsid w:val="0096054B"/>
    <w:rsid w:val="00960FE3"/>
    <w:rsid w:val="00961091"/>
    <w:rsid w:val="009614AE"/>
    <w:rsid w:val="00961921"/>
    <w:rsid w:val="0096204C"/>
    <w:rsid w:val="009623D7"/>
    <w:rsid w:val="00962517"/>
    <w:rsid w:val="0096260D"/>
    <w:rsid w:val="009630DE"/>
    <w:rsid w:val="0096331A"/>
    <w:rsid w:val="00963931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833"/>
    <w:rsid w:val="00967713"/>
    <w:rsid w:val="009700F2"/>
    <w:rsid w:val="00970E18"/>
    <w:rsid w:val="00971603"/>
    <w:rsid w:val="00971E03"/>
    <w:rsid w:val="00971F08"/>
    <w:rsid w:val="0097311C"/>
    <w:rsid w:val="00973C34"/>
    <w:rsid w:val="0097493A"/>
    <w:rsid w:val="00974DB1"/>
    <w:rsid w:val="00975420"/>
    <w:rsid w:val="00975849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4B8"/>
    <w:rsid w:val="009815E8"/>
    <w:rsid w:val="00982379"/>
    <w:rsid w:val="00982946"/>
    <w:rsid w:val="00982BBC"/>
    <w:rsid w:val="009839A9"/>
    <w:rsid w:val="009839B1"/>
    <w:rsid w:val="00983A27"/>
    <w:rsid w:val="00985253"/>
    <w:rsid w:val="009853B3"/>
    <w:rsid w:val="009853CE"/>
    <w:rsid w:val="00985BFD"/>
    <w:rsid w:val="00986196"/>
    <w:rsid w:val="009879B6"/>
    <w:rsid w:val="00987A9D"/>
    <w:rsid w:val="00987A9E"/>
    <w:rsid w:val="00987FC8"/>
    <w:rsid w:val="00990136"/>
    <w:rsid w:val="00990630"/>
    <w:rsid w:val="00990E55"/>
    <w:rsid w:val="00990F81"/>
    <w:rsid w:val="00991761"/>
    <w:rsid w:val="00991E2E"/>
    <w:rsid w:val="009927D2"/>
    <w:rsid w:val="00992BB6"/>
    <w:rsid w:val="0099391E"/>
    <w:rsid w:val="00994740"/>
    <w:rsid w:val="00994DCA"/>
    <w:rsid w:val="009960EC"/>
    <w:rsid w:val="009963BC"/>
    <w:rsid w:val="0099656A"/>
    <w:rsid w:val="00996D72"/>
    <w:rsid w:val="009970DD"/>
    <w:rsid w:val="00997C5A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7113"/>
    <w:rsid w:val="009A725A"/>
    <w:rsid w:val="009A7E55"/>
    <w:rsid w:val="009B1729"/>
    <w:rsid w:val="009B1F1D"/>
    <w:rsid w:val="009B1F30"/>
    <w:rsid w:val="009B200F"/>
    <w:rsid w:val="009B2162"/>
    <w:rsid w:val="009B23A1"/>
    <w:rsid w:val="009B2CBC"/>
    <w:rsid w:val="009B3AC2"/>
    <w:rsid w:val="009B41EE"/>
    <w:rsid w:val="009B48FF"/>
    <w:rsid w:val="009B4DF4"/>
    <w:rsid w:val="009B564E"/>
    <w:rsid w:val="009B5FF0"/>
    <w:rsid w:val="009B6325"/>
    <w:rsid w:val="009B6CA6"/>
    <w:rsid w:val="009B7342"/>
    <w:rsid w:val="009B7E87"/>
    <w:rsid w:val="009C0021"/>
    <w:rsid w:val="009C03DD"/>
    <w:rsid w:val="009C0424"/>
    <w:rsid w:val="009C0440"/>
    <w:rsid w:val="009C15AF"/>
    <w:rsid w:val="009C1AD1"/>
    <w:rsid w:val="009C21AC"/>
    <w:rsid w:val="009C2CD4"/>
    <w:rsid w:val="009C403E"/>
    <w:rsid w:val="009C409A"/>
    <w:rsid w:val="009C53D1"/>
    <w:rsid w:val="009C5674"/>
    <w:rsid w:val="009C6832"/>
    <w:rsid w:val="009C6E0D"/>
    <w:rsid w:val="009C7042"/>
    <w:rsid w:val="009C776C"/>
    <w:rsid w:val="009D004D"/>
    <w:rsid w:val="009D07D5"/>
    <w:rsid w:val="009D0D09"/>
    <w:rsid w:val="009D10E5"/>
    <w:rsid w:val="009D1B0A"/>
    <w:rsid w:val="009D1F11"/>
    <w:rsid w:val="009D3180"/>
    <w:rsid w:val="009D322D"/>
    <w:rsid w:val="009D3AA7"/>
    <w:rsid w:val="009D3ADE"/>
    <w:rsid w:val="009D3B4B"/>
    <w:rsid w:val="009D4178"/>
    <w:rsid w:val="009D45DF"/>
    <w:rsid w:val="009D4FF0"/>
    <w:rsid w:val="009D5F53"/>
    <w:rsid w:val="009D6060"/>
    <w:rsid w:val="009D703C"/>
    <w:rsid w:val="009D718F"/>
    <w:rsid w:val="009E068F"/>
    <w:rsid w:val="009E0A97"/>
    <w:rsid w:val="009E14E0"/>
    <w:rsid w:val="009E1A93"/>
    <w:rsid w:val="009E1CED"/>
    <w:rsid w:val="009E204E"/>
    <w:rsid w:val="009E2B48"/>
    <w:rsid w:val="009E2B8B"/>
    <w:rsid w:val="009E32D2"/>
    <w:rsid w:val="009E35DB"/>
    <w:rsid w:val="009E3ACB"/>
    <w:rsid w:val="009E3D7F"/>
    <w:rsid w:val="009E3DCE"/>
    <w:rsid w:val="009E462F"/>
    <w:rsid w:val="009E47A3"/>
    <w:rsid w:val="009E4C4C"/>
    <w:rsid w:val="009E53F8"/>
    <w:rsid w:val="009E581A"/>
    <w:rsid w:val="009E5E2B"/>
    <w:rsid w:val="009E60D8"/>
    <w:rsid w:val="009E6DFA"/>
    <w:rsid w:val="009E6F71"/>
    <w:rsid w:val="009F0157"/>
    <w:rsid w:val="009F01EA"/>
    <w:rsid w:val="009F08F3"/>
    <w:rsid w:val="009F0C99"/>
    <w:rsid w:val="009F1495"/>
    <w:rsid w:val="009F1E46"/>
    <w:rsid w:val="009F2D96"/>
    <w:rsid w:val="009F344F"/>
    <w:rsid w:val="009F395B"/>
    <w:rsid w:val="009F3D66"/>
    <w:rsid w:val="009F45F8"/>
    <w:rsid w:val="009F4C2E"/>
    <w:rsid w:val="009F53E2"/>
    <w:rsid w:val="009F549A"/>
    <w:rsid w:val="009F55AD"/>
    <w:rsid w:val="009F582B"/>
    <w:rsid w:val="009F642B"/>
    <w:rsid w:val="009F68B9"/>
    <w:rsid w:val="009F77B7"/>
    <w:rsid w:val="009F7927"/>
    <w:rsid w:val="009F7B06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3697"/>
    <w:rsid w:val="00A040DB"/>
    <w:rsid w:val="00A041FE"/>
    <w:rsid w:val="00A044BC"/>
    <w:rsid w:val="00A04618"/>
    <w:rsid w:val="00A048A8"/>
    <w:rsid w:val="00A04A03"/>
    <w:rsid w:val="00A04E76"/>
    <w:rsid w:val="00A04F49"/>
    <w:rsid w:val="00A0512B"/>
    <w:rsid w:val="00A05A89"/>
    <w:rsid w:val="00A0644C"/>
    <w:rsid w:val="00A075EB"/>
    <w:rsid w:val="00A07A06"/>
    <w:rsid w:val="00A10CD9"/>
    <w:rsid w:val="00A10E3A"/>
    <w:rsid w:val="00A118EF"/>
    <w:rsid w:val="00A12355"/>
    <w:rsid w:val="00A125D4"/>
    <w:rsid w:val="00A1344C"/>
    <w:rsid w:val="00A13BF6"/>
    <w:rsid w:val="00A13CAB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0F13"/>
    <w:rsid w:val="00A2193B"/>
    <w:rsid w:val="00A233C4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4495"/>
    <w:rsid w:val="00A34564"/>
    <w:rsid w:val="00A34B7C"/>
    <w:rsid w:val="00A35F16"/>
    <w:rsid w:val="00A36023"/>
    <w:rsid w:val="00A36104"/>
    <w:rsid w:val="00A36297"/>
    <w:rsid w:val="00A36782"/>
    <w:rsid w:val="00A36825"/>
    <w:rsid w:val="00A36AD0"/>
    <w:rsid w:val="00A417AD"/>
    <w:rsid w:val="00A41E2B"/>
    <w:rsid w:val="00A43351"/>
    <w:rsid w:val="00A43B9B"/>
    <w:rsid w:val="00A43C40"/>
    <w:rsid w:val="00A4530E"/>
    <w:rsid w:val="00A4597C"/>
    <w:rsid w:val="00A45B74"/>
    <w:rsid w:val="00A45DE8"/>
    <w:rsid w:val="00A45F58"/>
    <w:rsid w:val="00A46CBD"/>
    <w:rsid w:val="00A4713F"/>
    <w:rsid w:val="00A47318"/>
    <w:rsid w:val="00A4773C"/>
    <w:rsid w:val="00A47DDB"/>
    <w:rsid w:val="00A50781"/>
    <w:rsid w:val="00A50D5F"/>
    <w:rsid w:val="00A52CC1"/>
    <w:rsid w:val="00A52E1D"/>
    <w:rsid w:val="00A533EC"/>
    <w:rsid w:val="00A54346"/>
    <w:rsid w:val="00A54721"/>
    <w:rsid w:val="00A54C6C"/>
    <w:rsid w:val="00A54F53"/>
    <w:rsid w:val="00A55278"/>
    <w:rsid w:val="00A55B8E"/>
    <w:rsid w:val="00A566D4"/>
    <w:rsid w:val="00A57667"/>
    <w:rsid w:val="00A60BCB"/>
    <w:rsid w:val="00A60E74"/>
    <w:rsid w:val="00A61339"/>
    <w:rsid w:val="00A61499"/>
    <w:rsid w:val="00A625DF"/>
    <w:rsid w:val="00A62A77"/>
    <w:rsid w:val="00A62FE5"/>
    <w:rsid w:val="00A6337B"/>
    <w:rsid w:val="00A63483"/>
    <w:rsid w:val="00A642E7"/>
    <w:rsid w:val="00A657D7"/>
    <w:rsid w:val="00A65A2B"/>
    <w:rsid w:val="00A660AC"/>
    <w:rsid w:val="00A66394"/>
    <w:rsid w:val="00A6775A"/>
    <w:rsid w:val="00A678B7"/>
    <w:rsid w:val="00A67E6C"/>
    <w:rsid w:val="00A70360"/>
    <w:rsid w:val="00A70C16"/>
    <w:rsid w:val="00A71B99"/>
    <w:rsid w:val="00A71C6E"/>
    <w:rsid w:val="00A72097"/>
    <w:rsid w:val="00A731D4"/>
    <w:rsid w:val="00A73659"/>
    <w:rsid w:val="00A73932"/>
    <w:rsid w:val="00A73992"/>
    <w:rsid w:val="00A739D0"/>
    <w:rsid w:val="00A73EDE"/>
    <w:rsid w:val="00A7402E"/>
    <w:rsid w:val="00A748C7"/>
    <w:rsid w:val="00A75432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9C8"/>
    <w:rsid w:val="00A82C89"/>
    <w:rsid w:val="00A83888"/>
    <w:rsid w:val="00A83E83"/>
    <w:rsid w:val="00A840E4"/>
    <w:rsid w:val="00A844BE"/>
    <w:rsid w:val="00A84C31"/>
    <w:rsid w:val="00A85C6C"/>
    <w:rsid w:val="00A85EF6"/>
    <w:rsid w:val="00A86529"/>
    <w:rsid w:val="00A872DB"/>
    <w:rsid w:val="00A9065D"/>
    <w:rsid w:val="00A91998"/>
    <w:rsid w:val="00A92273"/>
    <w:rsid w:val="00A92879"/>
    <w:rsid w:val="00A93AE5"/>
    <w:rsid w:val="00A93AE9"/>
    <w:rsid w:val="00A9433C"/>
    <w:rsid w:val="00A9442A"/>
    <w:rsid w:val="00A94F4B"/>
    <w:rsid w:val="00A9587F"/>
    <w:rsid w:val="00A96EA4"/>
    <w:rsid w:val="00AA016F"/>
    <w:rsid w:val="00AA0313"/>
    <w:rsid w:val="00AA0776"/>
    <w:rsid w:val="00AA150C"/>
    <w:rsid w:val="00AA158C"/>
    <w:rsid w:val="00AA1ED6"/>
    <w:rsid w:val="00AA2151"/>
    <w:rsid w:val="00AA27E5"/>
    <w:rsid w:val="00AA2A52"/>
    <w:rsid w:val="00AA3140"/>
    <w:rsid w:val="00AA3A72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AF9"/>
    <w:rsid w:val="00AB2DFF"/>
    <w:rsid w:val="00AB4AB8"/>
    <w:rsid w:val="00AB592D"/>
    <w:rsid w:val="00AB6314"/>
    <w:rsid w:val="00AB655E"/>
    <w:rsid w:val="00AB6A4A"/>
    <w:rsid w:val="00AB7255"/>
    <w:rsid w:val="00AB75E6"/>
    <w:rsid w:val="00AB779E"/>
    <w:rsid w:val="00AB7DDF"/>
    <w:rsid w:val="00AC007F"/>
    <w:rsid w:val="00AC02DB"/>
    <w:rsid w:val="00AC0568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7789"/>
    <w:rsid w:val="00AC7F79"/>
    <w:rsid w:val="00AD0AA3"/>
    <w:rsid w:val="00AD0D33"/>
    <w:rsid w:val="00AD0E8E"/>
    <w:rsid w:val="00AD2643"/>
    <w:rsid w:val="00AD2D81"/>
    <w:rsid w:val="00AD2EC3"/>
    <w:rsid w:val="00AD344B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DC5"/>
    <w:rsid w:val="00AE22D5"/>
    <w:rsid w:val="00AE27AC"/>
    <w:rsid w:val="00AE2871"/>
    <w:rsid w:val="00AE2FEB"/>
    <w:rsid w:val="00AE40E0"/>
    <w:rsid w:val="00AE4DBA"/>
    <w:rsid w:val="00AE4E0D"/>
    <w:rsid w:val="00AE4F07"/>
    <w:rsid w:val="00AE5B8D"/>
    <w:rsid w:val="00AE6B3A"/>
    <w:rsid w:val="00AE6DB7"/>
    <w:rsid w:val="00AE70A8"/>
    <w:rsid w:val="00AE7823"/>
    <w:rsid w:val="00AF010D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476A"/>
    <w:rsid w:val="00AF48F5"/>
    <w:rsid w:val="00AF5DD3"/>
    <w:rsid w:val="00AF672F"/>
    <w:rsid w:val="00AF6A46"/>
    <w:rsid w:val="00AF6C65"/>
    <w:rsid w:val="00B006FE"/>
    <w:rsid w:val="00B007CB"/>
    <w:rsid w:val="00B00F1E"/>
    <w:rsid w:val="00B01032"/>
    <w:rsid w:val="00B0110C"/>
    <w:rsid w:val="00B019B2"/>
    <w:rsid w:val="00B01EA9"/>
    <w:rsid w:val="00B0284C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88E"/>
    <w:rsid w:val="00B14355"/>
    <w:rsid w:val="00B148B7"/>
    <w:rsid w:val="00B157F9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3F9B"/>
    <w:rsid w:val="00B2429A"/>
    <w:rsid w:val="00B2568A"/>
    <w:rsid w:val="00B25851"/>
    <w:rsid w:val="00B25ACD"/>
    <w:rsid w:val="00B263CC"/>
    <w:rsid w:val="00B2763F"/>
    <w:rsid w:val="00B279B0"/>
    <w:rsid w:val="00B27AAC"/>
    <w:rsid w:val="00B30929"/>
    <w:rsid w:val="00B31806"/>
    <w:rsid w:val="00B3459D"/>
    <w:rsid w:val="00B3568D"/>
    <w:rsid w:val="00B36096"/>
    <w:rsid w:val="00B36A76"/>
    <w:rsid w:val="00B36E45"/>
    <w:rsid w:val="00B36F5B"/>
    <w:rsid w:val="00B372AA"/>
    <w:rsid w:val="00B3745E"/>
    <w:rsid w:val="00B37767"/>
    <w:rsid w:val="00B37C3C"/>
    <w:rsid w:val="00B40445"/>
    <w:rsid w:val="00B41888"/>
    <w:rsid w:val="00B41F2D"/>
    <w:rsid w:val="00B41F8F"/>
    <w:rsid w:val="00B435A9"/>
    <w:rsid w:val="00B43CB2"/>
    <w:rsid w:val="00B43E68"/>
    <w:rsid w:val="00B443DD"/>
    <w:rsid w:val="00B4443D"/>
    <w:rsid w:val="00B446CA"/>
    <w:rsid w:val="00B45308"/>
    <w:rsid w:val="00B45A52"/>
    <w:rsid w:val="00B46175"/>
    <w:rsid w:val="00B46B55"/>
    <w:rsid w:val="00B47534"/>
    <w:rsid w:val="00B47766"/>
    <w:rsid w:val="00B47F85"/>
    <w:rsid w:val="00B50111"/>
    <w:rsid w:val="00B510C9"/>
    <w:rsid w:val="00B51263"/>
    <w:rsid w:val="00B51374"/>
    <w:rsid w:val="00B51A4F"/>
    <w:rsid w:val="00B52753"/>
    <w:rsid w:val="00B537EE"/>
    <w:rsid w:val="00B53DE8"/>
    <w:rsid w:val="00B53E0B"/>
    <w:rsid w:val="00B53F90"/>
    <w:rsid w:val="00B54CD7"/>
    <w:rsid w:val="00B552BF"/>
    <w:rsid w:val="00B556A3"/>
    <w:rsid w:val="00B558BD"/>
    <w:rsid w:val="00B56376"/>
    <w:rsid w:val="00B563B6"/>
    <w:rsid w:val="00B56474"/>
    <w:rsid w:val="00B57202"/>
    <w:rsid w:val="00B57B02"/>
    <w:rsid w:val="00B61E32"/>
    <w:rsid w:val="00B62554"/>
    <w:rsid w:val="00B63281"/>
    <w:rsid w:val="00B63870"/>
    <w:rsid w:val="00B63DCF"/>
    <w:rsid w:val="00B642D5"/>
    <w:rsid w:val="00B64D44"/>
    <w:rsid w:val="00B65120"/>
    <w:rsid w:val="00B65D9E"/>
    <w:rsid w:val="00B6606B"/>
    <w:rsid w:val="00B664C7"/>
    <w:rsid w:val="00B66F18"/>
    <w:rsid w:val="00B67F1E"/>
    <w:rsid w:val="00B700A7"/>
    <w:rsid w:val="00B72C08"/>
    <w:rsid w:val="00B73049"/>
    <w:rsid w:val="00B735BB"/>
    <w:rsid w:val="00B739B6"/>
    <w:rsid w:val="00B739F6"/>
    <w:rsid w:val="00B73B3D"/>
    <w:rsid w:val="00B7449E"/>
    <w:rsid w:val="00B74984"/>
    <w:rsid w:val="00B74C0C"/>
    <w:rsid w:val="00B74EEC"/>
    <w:rsid w:val="00B7508A"/>
    <w:rsid w:val="00B750EF"/>
    <w:rsid w:val="00B75740"/>
    <w:rsid w:val="00B759CA"/>
    <w:rsid w:val="00B75A51"/>
    <w:rsid w:val="00B75C45"/>
    <w:rsid w:val="00B76051"/>
    <w:rsid w:val="00B7605C"/>
    <w:rsid w:val="00B761E0"/>
    <w:rsid w:val="00B769D8"/>
    <w:rsid w:val="00B7730A"/>
    <w:rsid w:val="00B77D05"/>
    <w:rsid w:val="00B77E1D"/>
    <w:rsid w:val="00B8037C"/>
    <w:rsid w:val="00B81A6C"/>
    <w:rsid w:val="00B81B35"/>
    <w:rsid w:val="00B82F0E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5FD6"/>
    <w:rsid w:val="00B86E7D"/>
    <w:rsid w:val="00B8731A"/>
    <w:rsid w:val="00B87C98"/>
    <w:rsid w:val="00B87F4E"/>
    <w:rsid w:val="00B90F73"/>
    <w:rsid w:val="00B91755"/>
    <w:rsid w:val="00B91A6C"/>
    <w:rsid w:val="00B9231F"/>
    <w:rsid w:val="00B929E5"/>
    <w:rsid w:val="00B92F76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471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370"/>
    <w:rsid w:val="00BA76E0"/>
    <w:rsid w:val="00BA7704"/>
    <w:rsid w:val="00BA78F8"/>
    <w:rsid w:val="00BB0728"/>
    <w:rsid w:val="00BB0731"/>
    <w:rsid w:val="00BB0C87"/>
    <w:rsid w:val="00BB0EB7"/>
    <w:rsid w:val="00BB136E"/>
    <w:rsid w:val="00BB15EE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5E84"/>
    <w:rsid w:val="00BB7628"/>
    <w:rsid w:val="00BB792A"/>
    <w:rsid w:val="00BC0613"/>
    <w:rsid w:val="00BC0FDC"/>
    <w:rsid w:val="00BC1381"/>
    <w:rsid w:val="00BC1627"/>
    <w:rsid w:val="00BC1991"/>
    <w:rsid w:val="00BC1D35"/>
    <w:rsid w:val="00BC1E1E"/>
    <w:rsid w:val="00BC2024"/>
    <w:rsid w:val="00BC3053"/>
    <w:rsid w:val="00BC324D"/>
    <w:rsid w:val="00BC32A1"/>
    <w:rsid w:val="00BC413C"/>
    <w:rsid w:val="00BC41F8"/>
    <w:rsid w:val="00BC4D2E"/>
    <w:rsid w:val="00BC53ED"/>
    <w:rsid w:val="00BC6578"/>
    <w:rsid w:val="00BC73E1"/>
    <w:rsid w:val="00BD0A37"/>
    <w:rsid w:val="00BD31C7"/>
    <w:rsid w:val="00BD48AC"/>
    <w:rsid w:val="00BD598E"/>
    <w:rsid w:val="00BD5A79"/>
    <w:rsid w:val="00BD5F1A"/>
    <w:rsid w:val="00BD666E"/>
    <w:rsid w:val="00BD6758"/>
    <w:rsid w:val="00BD6A57"/>
    <w:rsid w:val="00BD6C50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6540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603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A49"/>
    <w:rsid w:val="00C04E2F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15EC"/>
    <w:rsid w:val="00C12107"/>
    <w:rsid w:val="00C1295A"/>
    <w:rsid w:val="00C12E87"/>
    <w:rsid w:val="00C1335B"/>
    <w:rsid w:val="00C1376B"/>
    <w:rsid w:val="00C13799"/>
    <w:rsid w:val="00C13A4B"/>
    <w:rsid w:val="00C1472E"/>
    <w:rsid w:val="00C14D4B"/>
    <w:rsid w:val="00C14F0B"/>
    <w:rsid w:val="00C1518C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0D23"/>
    <w:rsid w:val="00C2129E"/>
    <w:rsid w:val="00C212F0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5FB3"/>
    <w:rsid w:val="00C2631E"/>
    <w:rsid w:val="00C2666E"/>
    <w:rsid w:val="00C26853"/>
    <w:rsid w:val="00C274F8"/>
    <w:rsid w:val="00C277C3"/>
    <w:rsid w:val="00C2794A"/>
    <w:rsid w:val="00C279B5"/>
    <w:rsid w:val="00C27C45"/>
    <w:rsid w:val="00C30AE0"/>
    <w:rsid w:val="00C31387"/>
    <w:rsid w:val="00C31BB5"/>
    <w:rsid w:val="00C32AC7"/>
    <w:rsid w:val="00C32D47"/>
    <w:rsid w:val="00C331E0"/>
    <w:rsid w:val="00C339E4"/>
    <w:rsid w:val="00C33B33"/>
    <w:rsid w:val="00C33DD3"/>
    <w:rsid w:val="00C34ED6"/>
    <w:rsid w:val="00C35AD0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1794"/>
    <w:rsid w:val="00C42223"/>
    <w:rsid w:val="00C42A5F"/>
    <w:rsid w:val="00C42DA2"/>
    <w:rsid w:val="00C43D7E"/>
    <w:rsid w:val="00C4445A"/>
    <w:rsid w:val="00C4451C"/>
    <w:rsid w:val="00C44D76"/>
    <w:rsid w:val="00C469B5"/>
    <w:rsid w:val="00C46B05"/>
    <w:rsid w:val="00C46BC7"/>
    <w:rsid w:val="00C47337"/>
    <w:rsid w:val="00C4762D"/>
    <w:rsid w:val="00C4763C"/>
    <w:rsid w:val="00C47E05"/>
    <w:rsid w:val="00C47FAC"/>
    <w:rsid w:val="00C47FDC"/>
    <w:rsid w:val="00C50404"/>
    <w:rsid w:val="00C50C1A"/>
    <w:rsid w:val="00C50DE5"/>
    <w:rsid w:val="00C51E75"/>
    <w:rsid w:val="00C51EC8"/>
    <w:rsid w:val="00C525E5"/>
    <w:rsid w:val="00C5343E"/>
    <w:rsid w:val="00C541C4"/>
    <w:rsid w:val="00C54995"/>
    <w:rsid w:val="00C54D41"/>
    <w:rsid w:val="00C55C18"/>
    <w:rsid w:val="00C55CF9"/>
    <w:rsid w:val="00C56E6D"/>
    <w:rsid w:val="00C57FE5"/>
    <w:rsid w:val="00C6065A"/>
    <w:rsid w:val="00C60783"/>
    <w:rsid w:val="00C60CBA"/>
    <w:rsid w:val="00C61EBE"/>
    <w:rsid w:val="00C62371"/>
    <w:rsid w:val="00C62558"/>
    <w:rsid w:val="00C63330"/>
    <w:rsid w:val="00C63806"/>
    <w:rsid w:val="00C63BA9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823"/>
    <w:rsid w:val="00C678E5"/>
    <w:rsid w:val="00C67F02"/>
    <w:rsid w:val="00C70697"/>
    <w:rsid w:val="00C7155F"/>
    <w:rsid w:val="00C719F4"/>
    <w:rsid w:val="00C71F71"/>
    <w:rsid w:val="00C72EF4"/>
    <w:rsid w:val="00C73202"/>
    <w:rsid w:val="00C73FA8"/>
    <w:rsid w:val="00C7468E"/>
    <w:rsid w:val="00C750F9"/>
    <w:rsid w:val="00C75933"/>
    <w:rsid w:val="00C75D2F"/>
    <w:rsid w:val="00C75E8F"/>
    <w:rsid w:val="00C767BE"/>
    <w:rsid w:val="00C76C32"/>
    <w:rsid w:val="00C76E3C"/>
    <w:rsid w:val="00C8034E"/>
    <w:rsid w:val="00C807EA"/>
    <w:rsid w:val="00C80DD7"/>
    <w:rsid w:val="00C81484"/>
    <w:rsid w:val="00C81568"/>
    <w:rsid w:val="00C82FFD"/>
    <w:rsid w:val="00C83B70"/>
    <w:rsid w:val="00C8407B"/>
    <w:rsid w:val="00C840F3"/>
    <w:rsid w:val="00C84A34"/>
    <w:rsid w:val="00C84A6E"/>
    <w:rsid w:val="00C8695A"/>
    <w:rsid w:val="00C86967"/>
    <w:rsid w:val="00C86E99"/>
    <w:rsid w:val="00C87109"/>
    <w:rsid w:val="00C87727"/>
    <w:rsid w:val="00C87DDA"/>
    <w:rsid w:val="00C87E79"/>
    <w:rsid w:val="00C87F7B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3F41"/>
    <w:rsid w:val="00C941E5"/>
    <w:rsid w:val="00C942A9"/>
    <w:rsid w:val="00C94403"/>
    <w:rsid w:val="00C94438"/>
    <w:rsid w:val="00C944AB"/>
    <w:rsid w:val="00C945EE"/>
    <w:rsid w:val="00C95204"/>
    <w:rsid w:val="00C95B40"/>
    <w:rsid w:val="00C9628D"/>
    <w:rsid w:val="00C962EC"/>
    <w:rsid w:val="00C96407"/>
    <w:rsid w:val="00C96C7E"/>
    <w:rsid w:val="00C975B9"/>
    <w:rsid w:val="00C97E62"/>
    <w:rsid w:val="00C97EFA"/>
    <w:rsid w:val="00CA0510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4A93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50E"/>
    <w:rsid w:val="00CB67B6"/>
    <w:rsid w:val="00CB7170"/>
    <w:rsid w:val="00CB7724"/>
    <w:rsid w:val="00CB7CA5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67F"/>
    <w:rsid w:val="00CC4C8F"/>
    <w:rsid w:val="00CC5121"/>
    <w:rsid w:val="00CC5ADA"/>
    <w:rsid w:val="00CC6F40"/>
    <w:rsid w:val="00CC7B45"/>
    <w:rsid w:val="00CC7C26"/>
    <w:rsid w:val="00CC7C89"/>
    <w:rsid w:val="00CD0898"/>
    <w:rsid w:val="00CD1188"/>
    <w:rsid w:val="00CD1B79"/>
    <w:rsid w:val="00CD1D17"/>
    <w:rsid w:val="00CD2ED1"/>
    <w:rsid w:val="00CD337B"/>
    <w:rsid w:val="00CD37FA"/>
    <w:rsid w:val="00CD49A8"/>
    <w:rsid w:val="00CD512A"/>
    <w:rsid w:val="00CD5772"/>
    <w:rsid w:val="00CD61A1"/>
    <w:rsid w:val="00CD6A5E"/>
    <w:rsid w:val="00CD6AD7"/>
    <w:rsid w:val="00CD77D7"/>
    <w:rsid w:val="00CD7C39"/>
    <w:rsid w:val="00CE0424"/>
    <w:rsid w:val="00CE1CEE"/>
    <w:rsid w:val="00CE2AE5"/>
    <w:rsid w:val="00CE33DE"/>
    <w:rsid w:val="00CE3829"/>
    <w:rsid w:val="00CE467F"/>
    <w:rsid w:val="00CE540B"/>
    <w:rsid w:val="00CE56C9"/>
    <w:rsid w:val="00CE65A7"/>
    <w:rsid w:val="00CE6B7D"/>
    <w:rsid w:val="00CE6D5A"/>
    <w:rsid w:val="00CE7561"/>
    <w:rsid w:val="00CE7ADB"/>
    <w:rsid w:val="00CE7B2F"/>
    <w:rsid w:val="00CE7CC5"/>
    <w:rsid w:val="00CF01B9"/>
    <w:rsid w:val="00CF0299"/>
    <w:rsid w:val="00CF0909"/>
    <w:rsid w:val="00CF1354"/>
    <w:rsid w:val="00CF13FB"/>
    <w:rsid w:val="00CF145F"/>
    <w:rsid w:val="00CF26E5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05F"/>
    <w:rsid w:val="00D04523"/>
    <w:rsid w:val="00D049E2"/>
    <w:rsid w:val="00D04B82"/>
    <w:rsid w:val="00D0509F"/>
    <w:rsid w:val="00D068D0"/>
    <w:rsid w:val="00D06D6F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29C0"/>
    <w:rsid w:val="00D130D3"/>
    <w:rsid w:val="00D13135"/>
    <w:rsid w:val="00D13E4E"/>
    <w:rsid w:val="00D15413"/>
    <w:rsid w:val="00D1594B"/>
    <w:rsid w:val="00D15B46"/>
    <w:rsid w:val="00D160CC"/>
    <w:rsid w:val="00D16613"/>
    <w:rsid w:val="00D16BBB"/>
    <w:rsid w:val="00D1718B"/>
    <w:rsid w:val="00D2046E"/>
    <w:rsid w:val="00D21E21"/>
    <w:rsid w:val="00D226D7"/>
    <w:rsid w:val="00D22B56"/>
    <w:rsid w:val="00D238EC"/>
    <w:rsid w:val="00D239A7"/>
    <w:rsid w:val="00D23CF9"/>
    <w:rsid w:val="00D23F47"/>
    <w:rsid w:val="00D2446A"/>
    <w:rsid w:val="00D246ED"/>
    <w:rsid w:val="00D24C1C"/>
    <w:rsid w:val="00D25A53"/>
    <w:rsid w:val="00D25B71"/>
    <w:rsid w:val="00D26FE7"/>
    <w:rsid w:val="00D27209"/>
    <w:rsid w:val="00D27A0B"/>
    <w:rsid w:val="00D27B0C"/>
    <w:rsid w:val="00D30F95"/>
    <w:rsid w:val="00D311D4"/>
    <w:rsid w:val="00D31C2C"/>
    <w:rsid w:val="00D32243"/>
    <w:rsid w:val="00D32571"/>
    <w:rsid w:val="00D325DB"/>
    <w:rsid w:val="00D326B7"/>
    <w:rsid w:val="00D32857"/>
    <w:rsid w:val="00D3338B"/>
    <w:rsid w:val="00D33421"/>
    <w:rsid w:val="00D34033"/>
    <w:rsid w:val="00D34526"/>
    <w:rsid w:val="00D34880"/>
    <w:rsid w:val="00D36104"/>
    <w:rsid w:val="00D36309"/>
    <w:rsid w:val="00D36448"/>
    <w:rsid w:val="00D36583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6757"/>
    <w:rsid w:val="00D47531"/>
    <w:rsid w:val="00D509CA"/>
    <w:rsid w:val="00D50E88"/>
    <w:rsid w:val="00D51E3A"/>
    <w:rsid w:val="00D52C42"/>
    <w:rsid w:val="00D546FF"/>
    <w:rsid w:val="00D54791"/>
    <w:rsid w:val="00D54AA7"/>
    <w:rsid w:val="00D54B16"/>
    <w:rsid w:val="00D54FB4"/>
    <w:rsid w:val="00D5515F"/>
    <w:rsid w:val="00D556B1"/>
    <w:rsid w:val="00D55AD5"/>
    <w:rsid w:val="00D562C6"/>
    <w:rsid w:val="00D56F32"/>
    <w:rsid w:val="00D5711B"/>
    <w:rsid w:val="00D57636"/>
    <w:rsid w:val="00D576CA"/>
    <w:rsid w:val="00D57C7D"/>
    <w:rsid w:val="00D57D77"/>
    <w:rsid w:val="00D57DD1"/>
    <w:rsid w:val="00D6026E"/>
    <w:rsid w:val="00D60282"/>
    <w:rsid w:val="00D603C4"/>
    <w:rsid w:val="00D60F61"/>
    <w:rsid w:val="00D61AF5"/>
    <w:rsid w:val="00D6264C"/>
    <w:rsid w:val="00D62725"/>
    <w:rsid w:val="00D62AB8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B36"/>
    <w:rsid w:val="00D66E89"/>
    <w:rsid w:val="00D66E8D"/>
    <w:rsid w:val="00D67CC1"/>
    <w:rsid w:val="00D67D01"/>
    <w:rsid w:val="00D707A7"/>
    <w:rsid w:val="00D708B0"/>
    <w:rsid w:val="00D71482"/>
    <w:rsid w:val="00D71678"/>
    <w:rsid w:val="00D718DE"/>
    <w:rsid w:val="00D71CDF"/>
    <w:rsid w:val="00D71D0A"/>
    <w:rsid w:val="00D72D24"/>
    <w:rsid w:val="00D72F05"/>
    <w:rsid w:val="00D7321B"/>
    <w:rsid w:val="00D73D8A"/>
    <w:rsid w:val="00D756B6"/>
    <w:rsid w:val="00D75EA7"/>
    <w:rsid w:val="00D76E83"/>
    <w:rsid w:val="00D77820"/>
    <w:rsid w:val="00D77B1D"/>
    <w:rsid w:val="00D77E4A"/>
    <w:rsid w:val="00D8021F"/>
    <w:rsid w:val="00D802AD"/>
    <w:rsid w:val="00D80383"/>
    <w:rsid w:val="00D8102F"/>
    <w:rsid w:val="00D813ED"/>
    <w:rsid w:val="00D8168B"/>
    <w:rsid w:val="00D819CE"/>
    <w:rsid w:val="00D81D6F"/>
    <w:rsid w:val="00D823C6"/>
    <w:rsid w:val="00D8260F"/>
    <w:rsid w:val="00D827F5"/>
    <w:rsid w:val="00D82A0C"/>
    <w:rsid w:val="00D82A76"/>
    <w:rsid w:val="00D82DF7"/>
    <w:rsid w:val="00D834FD"/>
    <w:rsid w:val="00D83594"/>
    <w:rsid w:val="00D83A16"/>
    <w:rsid w:val="00D84553"/>
    <w:rsid w:val="00D848E6"/>
    <w:rsid w:val="00D84C46"/>
    <w:rsid w:val="00D85628"/>
    <w:rsid w:val="00D85A9A"/>
    <w:rsid w:val="00D85B37"/>
    <w:rsid w:val="00D85B4C"/>
    <w:rsid w:val="00D86CA3"/>
    <w:rsid w:val="00D86D6B"/>
    <w:rsid w:val="00D871CE"/>
    <w:rsid w:val="00D8741A"/>
    <w:rsid w:val="00D8791D"/>
    <w:rsid w:val="00D87D41"/>
    <w:rsid w:val="00D912F6"/>
    <w:rsid w:val="00D9196D"/>
    <w:rsid w:val="00D92982"/>
    <w:rsid w:val="00D9383B"/>
    <w:rsid w:val="00D9433E"/>
    <w:rsid w:val="00D947A7"/>
    <w:rsid w:val="00D94C35"/>
    <w:rsid w:val="00D94E97"/>
    <w:rsid w:val="00D95501"/>
    <w:rsid w:val="00DA04FC"/>
    <w:rsid w:val="00DA0F2F"/>
    <w:rsid w:val="00DA1CF0"/>
    <w:rsid w:val="00DA2080"/>
    <w:rsid w:val="00DA2184"/>
    <w:rsid w:val="00DA24D7"/>
    <w:rsid w:val="00DA27C0"/>
    <w:rsid w:val="00DA305E"/>
    <w:rsid w:val="00DA3C72"/>
    <w:rsid w:val="00DA3D93"/>
    <w:rsid w:val="00DA503B"/>
    <w:rsid w:val="00DA5417"/>
    <w:rsid w:val="00DA56E8"/>
    <w:rsid w:val="00DA59C5"/>
    <w:rsid w:val="00DA6B7A"/>
    <w:rsid w:val="00DA6B91"/>
    <w:rsid w:val="00DB0A9F"/>
    <w:rsid w:val="00DB202F"/>
    <w:rsid w:val="00DB325F"/>
    <w:rsid w:val="00DB3535"/>
    <w:rsid w:val="00DB377D"/>
    <w:rsid w:val="00DB4399"/>
    <w:rsid w:val="00DB4C35"/>
    <w:rsid w:val="00DB50CE"/>
    <w:rsid w:val="00DB5A1C"/>
    <w:rsid w:val="00DB6132"/>
    <w:rsid w:val="00DB619E"/>
    <w:rsid w:val="00DB7696"/>
    <w:rsid w:val="00DB7AF6"/>
    <w:rsid w:val="00DB7C92"/>
    <w:rsid w:val="00DC05B0"/>
    <w:rsid w:val="00DC0722"/>
    <w:rsid w:val="00DC0CE1"/>
    <w:rsid w:val="00DC1EBB"/>
    <w:rsid w:val="00DC2080"/>
    <w:rsid w:val="00DC20F4"/>
    <w:rsid w:val="00DC237A"/>
    <w:rsid w:val="00DC2B11"/>
    <w:rsid w:val="00DC2D36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C7542"/>
    <w:rsid w:val="00DD0CB7"/>
    <w:rsid w:val="00DD14C5"/>
    <w:rsid w:val="00DD2D4B"/>
    <w:rsid w:val="00DD3C34"/>
    <w:rsid w:val="00DD42D8"/>
    <w:rsid w:val="00DD44D4"/>
    <w:rsid w:val="00DD7CE7"/>
    <w:rsid w:val="00DE2047"/>
    <w:rsid w:val="00DE2AD4"/>
    <w:rsid w:val="00DE2CF2"/>
    <w:rsid w:val="00DE394D"/>
    <w:rsid w:val="00DE47A5"/>
    <w:rsid w:val="00DE4B5D"/>
    <w:rsid w:val="00DE5531"/>
    <w:rsid w:val="00DE5608"/>
    <w:rsid w:val="00DE58D0"/>
    <w:rsid w:val="00DE5DBD"/>
    <w:rsid w:val="00DE5FF8"/>
    <w:rsid w:val="00DE654F"/>
    <w:rsid w:val="00DE71FD"/>
    <w:rsid w:val="00DE7565"/>
    <w:rsid w:val="00DE78AC"/>
    <w:rsid w:val="00DE792D"/>
    <w:rsid w:val="00DF0B6E"/>
    <w:rsid w:val="00DF0C86"/>
    <w:rsid w:val="00DF15E0"/>
    <w:rsid w:val="00DF2631"/>
    <w:rsid w:val="00DF28E5"/>
    <w:rsid w:val="00DF37A0"/>
    <w:rsid w:val="00DF4D3E"/>
    <w:rsid w:val="00DF5E81"/>
    <w:rsid w:val="00DF64DB"/>
    <w:rsid w:val="00DF69E1"/>
    <w:rsid w:val="00DF6E1C"/>
    <w:rsid w:val="00DF7E26"/>
    <w:rsid w:val="00DF7F5C"/>
    <w:rsid w:val="00E00056"/>
    <w:rsid w:val="00E00F15"/>
    <w:rsid w:val="00E01348"/>
    <w:rsid w:val="00E01E2D"/>
    <w:rsid w:val="00E02B5E"/>
    <w:rsid w:val="00E02C39"/>
    <w:rsid w:val="00E02CB1"/>
    <w:rsid w:val="00E0351D"/>
    <w:rsid w:val="00E04905"/>
    <w:rsid w:val="00E0501D"/>
    <w:rsid w:val="00E05C7A"/>
    <w:rsid w:val="00E0643B"/>
    <w:rsid w:val="00E06952"/>
    <w:rsid w:val="00E06CB3"/>
    <w:rsid w:val="00E110E7"/>
    <w:rsid w:val="00E11B20"/>
    <w:rsid w:val="00E11C70"/>
    <w:rsid w:val="00E122EC"/>
    <w:rsid w:val="00E125FC"/>
    <w:rsid w:val="00E13136"/>
    <w:rsid w:val="00E13FDE"/>
    <w:rsid w:val="00E148D3"/>
    <w:rsid w:val="00E14B63"/>
    <w:rsid w:val="00E14BFF"/>
    <w:rsid w:val="00E14E94"/>
    <w:rsid w:val="00E14F8F"/>
    <w:rsid w:val="00E1543D"/>
    <w:rsid w:val="00E1609D"/>
    <w:rsid w:val="00E166DD"/>
    <w:rsid w:val="00E16703"/>
    <w:rsid w:val="00E16EA7"/>
    <w:rsid w:val="00E17FA2"/>
    <w:rsid w:val="00E200C6"/>
    <w:rsid w:val="00E20140"/>
    <w:rsid w:val="00E20D4E"/>
    <w:rsid w:val="00E2136F"/>
    <w:rsid w:val="00E21535"/>
    <w:rsid w:val="00E22330"/>
    <w:rsid w:val="00E231AE"/>
    <w:rsid w:val="00E23823"/>
    <w:rsid w:val="00E24323"/>
    <w:rsid w:val="00E25282"/>
    <w:rsid w:val="00E2584F"/>
    <w:rsid w:val="00E25AEF"/>
    <w:rsid w:val="00E2608B"/>
    <w:rsid w:val="00E260C3"/>
    <w:rsid w:val="00E26441"/>
    <w:rsid w:val="00E27333"/>
    <w:rsid w:val="00E275DA"/>
    <w:rsid w:val="00E27C3E"/>
    <w:rsid w:val="00E27DD2"/>
    <w:rsid w:val="00E301E3"/>
    <w:rsid w:val="00E302B1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37FED"/>
    <w:rsid w:val="00E40A56"/>
    <w:rsid w:val="00E40B35"/>
    <w:rsid w:val="00E41A6D"/>
    <w:rsid w:val="00E41ECE"/>
    <w:rsid w:val="00E42604"/>
    <w:rsid w:val="00E428A4"/>
    <w:rsid w:val="00E428CC"/>
    <w:rsid w:val="00E44305"/>
    <w:rsid w:val="00E446F1"/>
    <w:rsid w:val="00E44C4C"/>
    <w:rsid w:val="00E450B6"/>
    <w:rsid w:val="00E45151"/>
    <w:rsid w:val="00E453A7"/>
    <w:rsid w:val="00E45DD4"/>
    <w:rsid w:val="00E460B2"/>
    <w:rsid w:val="00E46886"/>
    <w:rsid w:val="00E46C3A"/>
    <w:rsid w:val="00E471D8"/>
    <w:rsid w:val="00E47A10"/>
    <w:rsid w:val="00E47AEF"/>
    <w:rsid w:val="00E50C00"/>
    <w:rsid w:val="00E50D0A"/>
    <w:rsid w:val="00E51519"/>
    <w:rsid w:val="00E525A2"/>
    <w:rsid w:val="00E52838"/>
    <w:rsid w:val="00E53B75"/>
    <w:rsid w:val="00E5400A"/>
    <w:rsid w:val="00E544E8"/>
    <w:rsid w:val="00E54E3B"/>
    <w:rsid w:val="00E551EE"/>
    <w:rsid w:val="00E56109"/>
    <w:rsid w:val="00E56185"/>
    <w:rsid w:val="00E56701"/>
    <w:rsid w:val="00E5689D"/>
    <w:rsid w:val="00E56A04"/>
    <w:rsid w:val="00E56B9C"/>
    <w:rsid w:val="00E574EE"/>
    <w:rsid w:val="00E57565"/>
    <w:rsid w:val="00E576EF"/>
    <w:rsid w:val="00E609FB"/>
    <w:rsid w:val="00E61003"/>
    <w:rsid w:val="00E61129"/>
    <w:rsid w:val="00E61273"/>
    <w:rsid w:val="00E62356"/>
    <w:rsid w:val="00E6276B"/>
    <w:rsid w:val="00E62787"/>
    <w:rsid w:val="00E62FF9"/>
    <w:rsid w:val="00E631D4"/>
    <w:rsid w:val="00E63838"/>
    <w:rsid w:val="00E63D05"/>
    <w:rsid w:val="00E64434"/>
    <w:rsid w:val="00E64B80"/>
    <w:rsid w:val="00E652A0"/>
    <w:rsid w:val="00E6582A"/>
    <w:rsid w:val="00E664CE"/>
    <w:rsid w:val="00E678F9"/>
    <w:rsid w:val="00E67C51"/>
    <w:rsid w:val="00E70138"/>
    <w:rsid w:val="00E707F9"/>
    <w:rsid w:val="00E709FB"/>
    <w:rsid w:val="00E70CA7"/>
    <w:rsid w:val="00E716C2"/>
    <w:rsid w:val="00E71870"/>
    <w:rsid w:val="00E71DA0"/>
    <w:rsid w:val="00E72284"/>
    <w:rsid w:val="00E72EFC"/>
    <w:rsid w:val="00E732B1"/>
    <w:rsid w:val="00E733B9"/>
    <w:rsid w:val="00E73828"/>
    <w:rsid w:val="00E73DFE"/>
    <w:rsid w:val="00E74D51"/>
    <w:rsid w:val="00E7523A"/>
    <w:rsid w:val="00E758EC"/>
    <w:rsid w:val="00E763EC"/>
    <w:rsid w:val="00E7685D"/>
    <w:rsid w:val="00E76968"/>
    <w:rsid w:val="00E76E65"/>
    <w:rsid w:val="00E77F4A"/>
    <w:rsid w:val="00E803B6"/>
    <w:rsid w:val="00E80840"/>
    <w:rsid w:val="00E80B4C"/>
    <w:rsid w:val="00E821AC"/>
    <w:rsid w:val="00E8234C"/>
    <w:rsid w:val="00E825BC"/>
    <w:rsid w:val="00E82911"/>
    <w:rsid w:val="00E82A29"/>
    <w:rsid w:val="00E83838"/>
    <w:rsid w:val="00E83AA9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85"/>
    <w:rsid w:val="00E917F9"/>
    <w:rsid w:val="00E9245B"/>
    <w:rsid w:val="00E92908"/>
    <w:rsid w:val="00E9291C"/>
    <w:rsid w:val="00E92946"/>
    <w:rsid w:val="00E93117"/>
    <w:rsid w:val="00E93141"/>
    <w:rsid w:val="00E93FFE"/>
    <w:rsid w:val="00E94F8A"/>
    <w:rsid w:val="00E95145"/>
    <w:rsid w:val="00E95B1A"/>
    <w:rsid w:val="00E96CFB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AA1"/>
    <w:rsid w:val="00EA6CA3"/>
    <w:rsid w:val="00EA71A0"/>
    <w:rsid w:val="00EA7839"/>
    <w:rsid w:val="00EA7A41"/>
    <w:rsid w:val="00EA7BCC"/>
    <w:rsid w:val="00EB077B"/>
    <w:rsid w:val="00EB14C4"/>
    <w:rsid w:val="00EB168F"/>
    <w:rsid w:val="00EB188F"/>
    <w:rsid w:val="00EB1EAA"/>
    <w:rsid w:val="00EB209A"/>
    <w:rsid w:val="00EB2904"/>
    <w:rsid w:val="00EB39AA"/>
    <w:rsid w:val="00EB3CAB"/>
    <w:rsid w:val="00EB41D9"/>
    <w:rsid w:val="00EB4D80"/>
    <w:rsid w:val="00EB4EA2"/>
    <w:rsid w:val="00EB55A1"/>
    <w:rsid w:val="00EB57E4"/>
    <w:rsid w:val="00EB6D65"/>
    <w:rsid w:val="00EB7840"/>
    <w:rsid w:val="00EB7A12"/>
    <w:rsid w:val="00EC140C"/>
    <w:rsid w:val="00EC1670"/>
    <w:rsid w:val="00EC27C6"/>
    <w:rsid w:val="00EC282C"/>
    <w:rsid w:val="00EC36AF"/>
    <w:rsid w:val="00EC395F"/>
    <w:rsid w:val="00EC4207"/>
    <w:rsid w:val="00EC4448"/>
    <w:rsid w:val="00EC46E3"/>
    <w:rsid w:val="00EC49AF"/>
    <w:rsid w:val="00EC5653"/>
    <w:rsid w:val="00EC5B80"/>
    <w:rsid w:val="00EC6255"/>
    <w:rsid w:val="00EC62A9"/>
    <w:rsid w:val="00EC6431"/>
    <w:rsid w:val="00EC64C3"/>
    <w:rsid w:val="00EC71CE"/>
    <w:rsid w:val="00EC71D3"/>
    <w:rsid w:val="00EC77A7"/>
    <w:rsid w:val="00ED04E1"/>
    <w:rsid w:val="00ED0A13"/>
    <w:rsid w:val="00ED1006"/>
    <w:rsid w:val="00ED1EAA"/>
    <w:rsid w:val="00ED2A61"/>
    <w:rsid w:val="00ED2E94"/>
    <w:rsid w:val="00ED3243"/>
    <w:rsid w:val="00ED3F8A"/>
    <w:rsid w:val="00ED4757"/>
    <w:rsid w:val="00ED51F5"/>
    <w:rsid w:val="00ED59A3"/>
    <w:rsid w:val="00ED5C25"/>
    <w:rsid w:val="00ED5E1D"/>
    <w:rsid w:val="00ED6449"/>
    <w:rsid w:val="00ED66FD"/>
    <w:rsid w:val="00ED6C08"/>
    <w:rsid w:val="00ED788A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EAB"/>
    <w:rsid w:val="00EE3F38"/>
    <w:rsid w:val="00EE40E7"/>
    <w:rsid w:val="00EE4985"/>
    <w:rsid w:val="00EE4F8B"/>
    <w:rsid w:val="00EE55A5"/>
    <w:rsid w:val="00EE563A"/>
    <w:rsid w:val="00EE5820"/>
    <w:rsid w:val="00EE59C8"/>
    <w:rsid w:val="00EE5A7B"/>
    <w:rsid w:val="00EE5CC7"/>
    <w:rsid w:val="00EE6451"/>
    <w:rsid w:val="00EE651E"/>
    <w:rsid w:val="00EE67C5"/>
    <w:rsid w:val="00EE68B3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1D2F"/>
    <w:rsid w:val="00EF2432"/>
    <w:rsid w:val="00EF2734"/>
    <w:rsid w:val="00EF2BDD"/>
    <w:rsid w:val="00EF2F05"/>
    <w:rsid w:val="00EF2F6C"/>
    <w:rsid w:val="00EF351C"/>
    <w:rsid w:val="00EF4780"/>
    <w:rsid w:val="00EF4820"/>
    <w:rsid w:val="00EF4CF6"/>
    <w:rsid w:val="00EF4EE2"/>
    <w:rsid w:val="00EF55D8"/>
    <w:rsid w:val="00EF5648"/>
    <w:rsid w:val="00EF5787"/>
    <w:rsid w:val="00EF59B8"/>
    <w:rsid w:val="00EF5F5E"/>
    <w:rsid w:val="00EF60D0"/>
    <w:rsid w:val="00EF62AB"/>
    <w:rsid w:val="00EF64CE"/>
    <w:rsid w:val="00EF6BD7"/>
    <w:rsid w:val="00F007E8"/>
    <w:rsid w:val="00F00F8D"/>
    <w:rsid w:val="00F01604"/>
    <w:rsid w:val="00F01ED3"/>
    <w:rsid w:val="00F01F66"/>
    <w:rsid w:val="00F025D5"/>
    <w:rsid w:val="00F02714"/>
    <w:rsid w:val="00F0272B"/>
    <w:rsid w:val="00F027B3"/>
    <w:rsid w:val="00F02A35"/>
    <w:rsid w:val="00F02E4D"/>
    <w:rsid w:val="00F0410D"/>
    <w:rsid w:val="00F0439C"/>
    <w:rsid w:val="00F045AA"/>
    <w:rsid w:val="00F0476B"/>
    <w:rsid w:val="00F047C3"/>
    <w:rsid w:val="00F0528D"/>
    <w:rsid w:val="00F05FBA"/>
    <w:rsid w:val="00F066A3"/>
    <w:rsid w:val="00F06A8E"/>
    <w:rsid w:val="00F06C67"/>
    <w:rsid w:val="00F06DFD"/>
    <w:rsid w:val="00F071D1"/>
    <w:rsid w:val="00F07533"/>
    <w:rsid w:val="00F10228"/>
    <w:rsid w:val="00F10399"/>
    <w:rsid w:val="00F10546"/>
    <w:rsid w:val="00F10629"/>
    <w:rsid w:val="00F10BF1"/>
    <w:rsid w:val="00F112A7"/>
    <w:rsid w:val="00F113C5"/>
    <w:rsid w:val="00F1189E"/>
    <w:rsid w:val="00F12225"/>
    <w:rsid w:val="00F124C4"/>
    <w:rsid w:val="00F12F8F"/>
    <w:rsid w:val="00F13226"/>
    <w:rsid w:val="00F13910"/>
    <w:rsid w:val="00F14975"/>
    <w:rsid w:val="00F1517C"/>
    <w:rsid w:val="00F15F69"/>
    <w:rsid w:val="00F15FA5"/>
    <w:rsid w:val="00F16754"/>
    <w:rsid w:val="00F16781"/>
    <w:rsid w:val="00F16810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27A"/>
    <w:rsid w:val="00F2376F"/>
    <w:rsid w:val="00F23E3A"/>
    <w:rsid w:val="00F243D8"/>
    <w:rsid w:val="00F24567"/>
    <w:rsid w:val="00F24C49"/>
    <w:rsid w:val="00F2503D"/>
    <w:rsid w:val="00F258EC"/>
    <w:rsid w:val="00F25B66"/>
    <w:rsid w:val="00F25EB0"/>
    <w:rsid w:val="00F263BE"/>
    <w:rsid w:val="00F26BB4"/>
    <w:rsid w:val="00F2793D"/>
    <w:rsid w:val="00F27E04"/>
    <w:rsid w:val="00F27FA0"/>
    <w:rsid w:val="00F30828"/>
    <w:rsid w:val="00F313D6"/>
    <w:rsid w:val="00F31FAA"/>
    <w:rsid w:val="00F32F2E"/>
    <w:rsid w:val="00F33B9D"/>
    <w:rsid w:val="00F35678"/>
    <w:rsid w:val="00F358CB"/>
    <w:rsid w:val="00F35EF1"/>
    <w:rsid w:val="00F369FE"/>
    <w:rsid w:val="00F3728F"/>
    <w:rsid w:val="00F37C8E"/>
    <w:rsid w:val="00F37D47"/>
    <w:rsid w:val="00F37E63"/>
    <w:rsid w:val="00F40146"/>
    <w:rsid w:val="00F40F0C"/>
    <w:rsid w:val="00F41037"/>
    <w:rsid w:val="00F4140A"/>
    <w:rsid w:val="00F41D9F"/>
    <w:rsid w:val="00F440F7"/>
    <w:rsid w:val="00F44399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1C5F"/>
    <w:rsid w:val="00F5271F"/>
    <w:rsid w:val="00F52AE5"/>
    <w:rsid w:val="00F535E4"/>
    <w:rsid w:val="00F535EF"/>
    <w:rsid w:val="00F54617"/>
    <w:rsid w:val="00F54796"/>
    <w:rsid w:val="00F54FC0"/>
    <w:rsid w:val="00F569BC"/>
    <w:rsid w:val="00F56A50"/>
    <w:rsid w:val="00F5709B"/>
    <w:rsid w:val="00F57C72"/>
    <w:rsid w:val="00F607C5"/>
    <w:rsid w:val="00F60A6E"/>
    <w:rsid w:val="00F60DEA"/>
    <w:rsid w:val="00F61452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085"/>
    <w:rsid w:val="00F665FA"/>
    <w:rsid w:val="00F66B9F"/>
    <w:rsid w:val="00F66BCF"/>
    <w:rsid w:val="00F66D9F"/>
    <w:rsid w:val="00F675AA"/>
    <w:rsid w:val="00F67D50"/>
    <w:rsid w:val="00F67F53"/>
    <w:rsid w:val="00F7036B"/>
    <w:rsid w:val="00F703BE"/>
    <w:rsid w:val="00F706CA"/>
    <w:rsid w:val="00F707DE"/>
    <w:rsid w:val="00F70B71"/>
    <w:rsid w:val="00F711B7"/>
    <w:rsid w:val="00F712EB"/>
    <w:rsid w:val="00F71E50"/>
    <w:rsid w:val="00F71F69"/>
    <w:rsid w:val="00F7210A"/>
    <w:rsid w:val="00F72B72"/>
    <w:rsid w:val="00F72FDF"/>
    <w:rsid w:val="00F730ED"/>
    <w:rsid w:val="00F73190"/>
    <w:rsid w:val="00F7334D"/>
    <w:rsid w:val="00F73614"/>
    <w:rsid w:val="00F73E5A"/>
    <w:rsid w:val="00F74814"/>
    <w:rsid w:val="00F748DE"/>
    <w:rsid w:val="00F74BB9"/>
    <w:rsid w:val="00F74FDE"/>
    <w:rsid w:val="00F75582"/>
    <w:rsid w:val="00F75AE0"/>
    <w:rsid w:val="00F75E0A"/>
    <w:rsid w:val="00F76ACA"/>
    <w:rsid w:val="00F76ACD"/>
    <w:rsid w:val="00F76EFA"/>
    <w:rsid w:val="00F77149"/>
    <w:rsid w:val="00F7756E"/>
    <w:rsid w:val="00F77AD8"/>
    <w:rsid w:val="00F77D4E"/>
    <w:rsid w:val="00F804BE"/>
    <w:rsid w:val="00F814FE"/>
    <w:rsid w:val="00F817CE"/>
    <w:rsid w:val="00F825B7"/>
    <w:rsid w:val="00F827B2"/>
    <w:rsid w:val="00F83179"/>
    <w:rsid w:val="00F83FEE"/>
    <w:rsid w:val="00F8456C"/>
    <w:rsid w:val="00F85566"/>
    <w:rsid w:val="00F857F2"/>
    <w:rsid w:val="00F859D8"/>
    <w:rsid w:val="00F8601C"/>
    <w:rsid w:val="00F8613E"/>
    <w:rsid w:val="00F861B5"/>
    <w:rsid w:val="00F868F5"/>
    <w:rsid w:val="00F875C1"/>
    <w:rsid w:val="00F9056A"/>
    <w:rsid w:val="00F90F8D"/>
    <w:rsid w:val="00F91077"/>
    <w:rsid w:val="00F91FDC"/>
    <w:rsid w:val="00F92782"/>
    <w:rsid w:val="00F92E4C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97E40"/>
    <w:rsid w:val="00FA03DC"/>
    <w:rsid w:val="00FA0532"/>
    <w:rsid w:val="00FA09C7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662"/>
    <w:rsid w:val="00FB5C69"/>
    <w:rsid w:val="00FB5E1E"/>
    <w:rsid w:val="00FB63B9"/>
    <w:rsid w:val="00FB6651"/>
    <w:rsid w:val="00FB6805"/>
    <w:rsid w:val="00FB6A6A"/>
    <w:rsid w:val="00FB6F14"/>
    <w:rsid w:val="00FB715C"/>
    <w:rsid w:val="00FB727C"/>
    <w:rsid w:val="00FC0461"/>
    <w:rsid w:val="00FC247A"/>
    <w:rsid w:val="00FC38E0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C7DF6"/>
    <w:rsid w:val="00FD03FE"/>
    <w:rsid w:val="00FD05E7"/>
    <w:rsid w:val="00FD07F6"/>
    <w:rsid w:val="00FD0CB6"/>
    <w:rsid w:val="00FD0EF6"/>
    <w:rsid w:val="00FD10A8"/>
    <w:rsid w:val="00FD15BE"/>
    <w:rsid w:val="00FD1A16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086"/>
    <w:rsid w:val="00FE2365"/>
    <w:rsid w:val="00FE247B"/>
    <w:rsid w:val="00FE34CD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6AA020D4-BCDC-4F5B-892A-06FAA241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4H,4,Memo,5"/>
    <w:basedOn w:val="Heading3"/>
    <w:next w:val="Normal"/>
    <w:link w:val="Heading4Char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link w:val="HeaderCha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link w:val="FooterChar"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qFormat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uiPriority w:val="39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qFormat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qFormat/>
    <w:locked/>
    <w:rsid w:val="001B05A2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1B05A2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styleId="Emphasis">
    <w:name w:val="Emphasis"/>
    <w:basedOn w:val="DefaultParagraphFont"/>
    <w:uiPriority w:val="20"/>
    <w:qFormat/>
    <w:rsid w:val="001B05A2"/>
    <w:rPr>
      <w:i/>
      <w:iCs/>
    </w:rPr>
  </w:style>
  <w:style w:type="character" w:customStyle="1" w:styleId="PLChar">
    <w:name w:val="PL Char"/>
    <w:link w:val="PL"/>
    <w:qFormat/>
    <w:locked/>
    <w:rsid w:val="00C25FB3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C25F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rsid w:val="00C2794A"/>
    <w:pPr>
      <w:overflowPunct/>
      <w:autoSpaceDE/>
      <w:autoSpaceDN/>
      <w:adjustRightInd/>
      <w:spacing w:before="100" w:beforeAutospacing="1" w:after="100" w:afterAutospacing="1"/>
      <w:ind w:left="720" w:hanging="720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A36A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0E644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0E6441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numbering" w:customStyle="1" w:styleId="NoList1">
    <w:name w:val="No List1"/>
    <w:next w:val="NoList"/>
    <w:uiPriority w:val="99"/>
    <w:semiHidden/>
    <w:unhideWhenUsed/>
    <w:rsid w:val="004E1AD8"/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4E1AD8"/>
    <w:rPr>
      <w:rFonts w:ascii="Arial" w:hAnsi="Arial" w:cs="Arial"/>
      <w:sz w:val="28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E1AD8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E1AD8"/>
    <w:rPr>
      <w:rFonts w:ascii="Arial" w:hAnsi="Arial" w:cs="Arial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4E1AD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rsid w:val="004E1AD8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Text0">
    <w:name w:val="Text"/>
    <w:rsid w:val="004E1AD8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Ericsson Hilda" w:hAnsi="Ericsson Hilda"/>
      <w:sz w:val="22"/>
      <w:lang w:val="sv-SE"/>
    </w:rPr>
  </w:style>
  <w:style w:type="paragraph" w:customStyle="1" w:styleId="DocumentTitle">
    <w:name w:val="Document Title"/>
    <w:rsid w:val="004E1AD8"/>
    <w:pPr>
      <w:ind w:left="1304"/>
    </w:pPr>
    <w:rPr>
      <w:rFonts w:ascii="Ericsson Hilda" w:hAnsi="Ericsson Hilda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4E1AD8"/>
    <w:pPr>
      <w:spacing w:before="240"/>
      <w:ind w:left="1304"/>
    </w:pPr>
    <w:rPr>
      <w:rFonts w:ascii="Ericsson Hilda" w:hAnsi="Ericsson Hilda"/>
      <w:b/>
      <w:noProof/>
      <w:sz w:val="28"/>
      <w:lang w:val="sv-SE"/>
    </w:rPr>
  </w:style>
  <w:style w:type="character" w:customStyle="1" w:styleId="TitleChar">
    <w:name w:val="Title Char"/>
    <w:basedOn w:val="DefaultParagraphFont"/>
    <w:link w:val="Title"/>
    <w:rsid w:val="004E1AD8"/>
    <w:rPr>
      <w:rFonts w:ascii="Ericsson Hilda" w:hAnsi="Ericsson Hilda"/>
      <w:b/>
      <w:noProof/>
      <w:sz w:val="28"/>
      <w:lang w:val="sv-SE"/>
    </w:rPr>
  </w:style>
  <w:style w:type="paragraph" w:customStyle="1" w:styleId="TableStyle">
    <w:name w:val="TableStyle"/>
    <w:rsid w:val="004E1AD8"/>
    <w:pPr>
      <w:ind w:left="85"/>
    </w:pPr>
    <w:rPr>
      <w:rFonts w:ascii="Ericsson Hilda" w:hAnsi="Ericsson Hilda"/>
      <w:noProof/>
      <w:sz w:val="22"/>
      <w:lang w:val="sv-SE"/>
    </w:rPr>
  </w:style>
  <w:style w:type="paragraph" w:customStyle="1" w:styleId="NoSpellcheck">
    <w:name w:val="NoSpellcheck"/>
    <w:rsid w:val="004E1AD8"/>
    <w:rPr>
      <w:rFonts w:ascii="Ericsson Hilda" w:hAnsi="Ericsson Hilda"/>
      <w:noProof/>
      <w:sz w:val="12"/>
    </w:rPr>
  </w:style>
  <w:style w:type="paragraph" w:customStyle="1" w:styleId="Heading">
    <w:name w:val="Heading"/>
    <w:next w:val="BodyText"/>
    <w:rsid w:val="004E1AD8"/>
    <w:pPr>
      <w:spacing w:before="360"/>
      <w:ind w:left="1304"/>
    </w:pPr>
    <w:rPr>
      <w:rFonts w:ascii="Ericsson Hilda" w:hAnsi="Ericsson Hilda"/>
      <w:b/>
      <w:sz w:val="22"/>
      <w:lang w:val="sv-SE"/>
    </w:rPr>
  </w:style>
  <w:style w:type="paragraph" w:customStyle="1" w:styleId="Contents">
    <w:name w:val="Contents"/>
    <w:next w:val="Text0"/>
    <w:rsid w:val="004E1AD8"/>
    <w:pPr>
      <w:spacing w:before="360" w:after="120"/>
      <w:ind w:left="1304"/>
    </w:pPr>
    <w:rPr>
      <w:rFonts w:ascii="Ericsson Hilda" w:hAnsi="Ericsson Hilda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4E1AD8"/>
    <w:pPr>
      <w:ind w:left="0"/>
    </w:pPr>
    <w:rPr>
      <w:u w:val="single"/>
    </w:rPr>
  </w:style>
  <w:style w:type="paragraph" w:customStyle="1" w:styleId="Distribution">
    <w:name w:val="Distribution"/>
    <w:basedOn w:val="Heading"/>
    <w:next w:val="Text0"/>
    <w:rsid w:val="004E1AD8"/>
  </w:style>
  <w:style w:type="paragraph" w:customStyle="1" w:styleId="ProgramStyle">
    <w:name w:val="ProgramStyle"/>
    <w:next w:val="BodyText"/>
    <w:rsid w:val="004E1AD8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4E1AD8"/>
    <w:pPr>
      <w:numPr>
        <w:numId w:val="20"/>
      </w:numPr>
    </w:pPr>
    <w:rPr>
      <w:rFonts w:ascii="Ericsson Hilda" w:hAnsi="Ericsson Hilda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4E1AD8"/>
    <w:pPr>
      <w:numPr>
        <w:numId w:val="23"/>
      </w:numPr>
      <w:overflowPunct/>
      <w:autoSpaceDE/>
      <w:autoSpaceDN/>
      <w:adjustRightInd/>
      <w:spacing w:before="240" w:after="0"/>
      <w:jc w:val="left"/>
      <w:textAlignment w:val="auto"/>
    </w:pPr>
    <w:rPr>
      <w:rFonts w:ascii="Ericsson Hilda" w:hAnsi="Ericsson Hilda"/>
      <w:sz w:val="22"/>
      <w:lang w:val="sv-SE" w:eastAsia="en-US"/>
    </w:rPr>
  </w:style>
  <w:style w:type="paragraph" w:customStyle="1" w:styleId="Listnumbersinglelinewide">
    <w:name w:val="List number single line (wide)"/>
    <w:rsid w:val="004E1AD8"/>
    <w:pPr>
      <w:numPr>
        <w:numId w:val="19"/>
      </w:numPr>
    </w:pPr>
    <w:rPr>
      <w:rFonts w:ascii="Ericsson Hilda" w:hAnsi="Ericsson Hilda"/>
      <w:sz w:val="22"/>
      <w:lang w:val="sv-SE"/>
    </w:rPr>
  </w:style>
  <w:style w:type="paragraph" w:customStyle="1" w:styleId="Listabcdoublelinewide">
    <w:name w:val="List abc double line (wide)"/>
    <w:rsid w:val="004E1AD8"/>
    <w:pPr>
      <w:numPr>
        <w:numId w:val="24"/>
      </w:numPr>
      <w:spacing w:before="220"/>
    </w:pPr>
    <w:rPr>
      <w:rFonts w:ascii="Ericsson Hilda" w:hAnsi="Ericsson Hilda"/>
      <w:sz w:val="22"/>
      <w:lang w:val="sv-SE"/>
    </w:rPr>
  </w:style>
  <w:style w:type="paragraph" w:customStyle="1" w:styleId="ListBulletwide">
    <w:name w:val="List Bullet (wide)"/>
    <w:rsid w:val="004E1AD8"/>
    <w:pPr>
      <w:numPr>
        <w:numId w:val="21"/>
      </w:numPr>
    </w:pPr>
    <w:rPr>
      <w:rFonts w:ascii="Ericsson Hilda" w:hAnsi="Ericsson Hilda"/>
      <w:sz w:val="22"/>
      <w:lang w:val="sv-SE"/>
    </w:rPr>
  </w:style>
  <w:style w:type="paragraph" w:customStyle="1" w:styleId="ListBullet2wide">
    <w:name w:val="List Bullet 2 (wide)"/>
    <w:rsid w:val="004E1AD8"/>
    <w:pPr>
      <w:numPr>
        <w:numId w:val="22"/>
      </w:numPr>
      <w:spacing w:before="220"/>
      <w:ind w:left="1667" w:hanging="363"/>
    </w:pPr>
    <w:rPr>
      <w:rFonts w:ascii="Ericsson Hilda" w:hAnsi="Ericsson Hilda"/>
      <w:sz w:val="22"/>
      <w:lang w:val="sv-SE"/>
    </w:rPr>
  </w:style>
  <w:style w:type="paragraph" w:styleId="Closing">
    <w:name w:val="Closing"/>
    <w:basedOn w:val="Normal"/>
    <w:link w:val="ClosingChar"/>
    <w:rsid w:val="004E1AD8"/>
    <w:pPr>
      <w:overflowPunct/>
      <w:autoSpaceDE/>
      <w:autoSpaceDN/>
      <w:adjustRightInd/>
      <w:spacing w:after="0"/>
      <w:ind w:left="4252"/>
      <w:jc w:val="left"/>
      <w:textAlignment w:val="auto"/>
    </w:pPr>
    <w:rPr>
      <w:rFonts w:ascii="Ericsson Hilda" w:hAnsi="Ericsson Hilda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4E1AD8"/>
    <w:rPr>
      <w:rFonts w:ascii="Ericsson Hilda" w:hAnsi="Ericsson Hilda"/>
      <w:sz w:val="22"/>
      <w:lang w:val="en-GB"/>
    </w:rPr>
  </w:style>
  <w:style w:type="paragraph" w:customStyle="1" w:styleId="Term-list">
    <w:name w:val="Term-list"/>
    <w:rsid w:val="004E1AD8"/>
    <w:pPr>
      <w:spacing w:before="240"/>
      <w:ind w:left="3572" w:hanging="2268"/>
    </w:pPr>
    <w:rPr>
      <w:rFonts w:ascii="Ericsson Hilda" w:hAnsi="Ericsson Hilda"/>
      <w:sz w:val="22"/>
      <w:lang w:val="sv-SE"/>
    </w:rPr>
  </w:style>
  <w:style w:type="paragraph" w:customStyle="1" w:styleId="CaptionFigureWide">
    <w:name w:val="CaptionFigureWide"/>
    <w:next w:val="BodyText"/>
    <w:rsid w:val="004E1AD8"/>
    <w:pPr>
      <w:tabs>
        <w:tab w:val="left" w:pos="2268"/>
      </w:tabs>
      <w:spacing w:before="120" w:after="60"/>
      <w:ind w:left="2268" w:hanging="964"/>
    </w:pPr>
    <w:rPr>
      <w:rFonts w:ascii="Ericsson Hilda" w:hAnsi="Ericsson Hilda"/>
      <w:lang w:val="sv-SE"/>
    </w:rPr>
  </w:style>
  <w:style w:type="paragraph" w:customStyle="1" w:styleId="CaptionTableWide">
    <w:name w:val="CaptionTableWide"/>
    <w:next w:val="BodyText"/>
    <w:rsid w:val="004E1AD8"/>
    <w:pPr>
      <w:tabs>
        <w:tab w:val="left" w:pos="2268"/>
      </w:tabs>
      <w:spacing w:before="120" w:after="60"/>
      <w:ind w:left="2268" w:hanging="964"/>
    </w:pPr>
    <w:rPr>
      <w:rFonts w:ascii="Ericsson Hilda" w:hAnsi="Ericsson Hilda"/>
      <w:lang w:val="sv-SE"/>
    </w:rPr>
  </w:style>
  <w:style w:type="paragraph" w:customStyle="1" w:styleId="CaptionEquationWide">
    <w:name w:val="CaptionEquationWide"/>
    <w:next w:val="BodyText"/>
    <w:rsid w:val="004E1AD8"/>
    <w:pPr>
      <w:tabs>
        <w:tab w:val="left" w:pos="2552"/>
      </w:tabs>
      <w:spacing w:before="120" w:after="60"/>
      <w:ind w:left="2495" w:hanging="1191"/>
    </w:pPr>
    <w:rPr>
      <w:rFonts w:ascii="Ericsson Hilda" w:hAnsi="Ericsson Hilda"/>
      <w:lang w:val="sv-SE"/>
    </w:rPr>
  </w:style>
  <w:style w:type="table" w:customStyle="1" w:styleId="TableGrid1">
    <w:name w:val="Table Grid1"/>
    <w:basedOn w:val="TableNormal"/>
    <w:next w:val="TableGrid"/>
    <w:uiPriority w:val="39"/>
    <w:rsid w:val="004E1A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4E1AD8"/>
    <w:rPr>
      <w:rFonts w:ascii="Times New Roman" w:hAnsi="Times New Roman"/>
      <w:sz w:val="16"/>
      <w:szCs w:val="16"/>
      <w:lang w:val="en-GB" w:eastAsia="zh-CN"/>
    </w:rPr>
  </w:style>
  <w:style w:type="paragraph" w:customStyle="1" w:styleId="LGTdoc">
    <w:name w:val="LGTdoc_본문"/>
    <w:basedOn w:val="Normal"/>
    <w:link w:val="LGTdocChar"/>
    <w:qFormat/>
    <w:rsid w:val="004E1AD8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4E1AD8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ProposalChar">
    <w:name w:val="Proposal Char"/>
    <w:link w:val="Proposal"/>
    <w:qFormat/>
    <w:rsid w:val="004E1AD8"/>
    <w:rPr>
      <w:rFonts w:ascii="Times New Roman" w:hAnsi="Times New Roman"/>
      <w:b/>
      <w:bCs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AD8"/>
    <w:rPr>
      <w:rFonts w:ascii="Tahoma" w:hAnsi="Tahoma" w:cs="Tahoma"/>
      <w:sz w:val="16"/>
      <w:szCs w:val="16"/>
      <w:lang w:val="en-GB" w:eastAsia="zh-CN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E1AD8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 w:cs="Times New Roman"/>
      <w:b/>
      <w:bCs/>
      <w:kern w:val="32"/>
      <w:sz w:val="28"/>
      <w:szCs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06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13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0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24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49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3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90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37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06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06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923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6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21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2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04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94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87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8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09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7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6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7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5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956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15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05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1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81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73ED7-300C-470A-BA3A-833C2E353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C54F3F3-A79E-41BF-9708-1046BED0C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10786</TotalTime>
  <Pages>1</Pages>
  <Words>200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Lars Lindbom</dc:creator>
  <cp:keywords>3GPP; Ericsson; TDoc</cp:keywords>
  <cp:lastModifiedBy>Sebastian Faxér</cp:lastModifiedBy>
  <cp:revision>1648</cp:revision>
  <cp:lastPrinted>2008-01-31T06:09:00Z</cp:lastPrinted>
  <dcterms:created xsi:type="dcterms:W3CDTF">2018-09-28T05:32:00Z</dcterms:created>
  <dcterms:modified xsi:type="dcterms:W3CDTF">2019-10-18T02:49:00Z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">
    <vt:lpwstr>97</vt:lpwstr>
  </property>
</Properties>
</file>